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4E4585" w14:textId="1B7C6854" w:rsidR="00DA071F" w:rsidRDefault="000E1799" w:rsidP="000E1799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08928" behindDoc="1" locked="0" layoutInCell="1" allowOverlap="1" wp14:anchorId="00D62BD2" wp14:editId="2492E603">
            <wp:simplePos x="0" y="0"/>
            <wp:positionH relativeFrom="margin">
              <wp:posOffset>4282440</wp:posOffset>
            </wp:positionH>
            <wp:positionV relativeFrom="paragraph">
              <wp:posOffset>0</wp:posOffset>
            </wp:positionV>
            <wp:extent cx="1483200" cy="990000"/>
            <wp:effectExtent l="0" t="0" r="3175" b="635"/>
            <wp:wrapTight wrapText="bothSides">
              <wp:wrapPolygon edited="0">
                <wp:start x="0" y="0"/>
                <wp:lineTo x="0" y="21198"/>
                <wp:lineTo x="21369" y="21198"/>
                <wp:lineTo x="21369" y="0"/>
                <wp:lineTo x="0" y="0"/>
              </wp:wrapPolygon>
            </wp:wrapTight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200" cy="99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1ACB" w:rsidRPr="00641ACB">
        <w:rPr>
          <w:b/>
          <w:bCs/>
          <w:noProof/>
        </w:rPr>
        <w:t>Windenergie</w:t>
      </w:r>
      <w:r w:rsidR="00641ACB">
        <w:rPr>
          <w:noProof/>
        </w:rPr>
        <w:t xml:space="preserve"> stellt eine der zentralen erneuerbaren Energiequellen </w:t>
      </w:r>
    </w:p>
    <w:p w14:paraId="7CD812A0" w14:textId="44600A36" w:rsidR="00D0705F" w:rsidRDefault="00641ACB" w:rsidP="000E1799">
      <w:pPr>
        <w:rPr>
          <w:noProof/>
        </w:rPr>
      </w:pPr>
      <w:r>
        <w:rPr>
          <w:noProof/>
        </w:rPr>
        <w:t xml:space="preserve">in Deutschland dar. In dieser </w:t>
      </w:r>
      <w:r w:rsidR="005B186B">
        <w:rPr>
          <w:noProof/>
        </w:rPr>
        <w:t>Aufgabe</w:t>
      </w:r>
      <w:r>
        <w:rPr>
          <w:noProof/>
        </w:rPr>
        <w:t xml:space="preserve"> </w:t>
      </w:r>
      <w:r w:rsidR="00686285">
        <w:rPr>
          <w:noProof/>
        </w:rPr>
        <w:t>wertest</w:t>
      </w:r>
      <w:r w:rsidR="00A21BEB">
        <w:rPr>
          <w:noProof/>
        </w:rPr>
        <w:t xml:space="preserve"> du</w:t>
      </w:r>
      <w:r>
        <w:rPr>
          <w:noProof/>
        </w:rPr>
        <w:t xml:space="preserve"> </w:t>
      </w:r>
      <w:r w:rsidR="0030698C">
        <w:rPr>
          <w:noProof/>
        </w:rPr>
        <w:t>Daten</w:t>
      </w:r>
      <w:r w:rsidR="005B186B">
        <w:rPr>
          <w:noProof/>
        </w:rPr>
        <w:t xml:space="preserve"> </w:t>
      </w:r>
      <w:r w:rsidR="006F6D22">
        <w:rPr>
          <w:noProof/>
        </w:rPr>
        <w:t>einer</w:t>
      </w:r>
      <w:r w:rsidR="005B186B">
        <w:rPr>
          <w:noProof/>
        </w:rPr>
        <w:t xml:space="preserve"> Modell</w:t>
      </w:r>
      <w:r w:rsidR="00206D87">
        <w:rPr>
          <w:noProof/>
        </w:rPr>
        <w:t xml:space="preserve">windkraftanlage </w:t>
      </w:r>
      <w:r w:rsidR="00A21BEB">
        <w:rPr>
          <w:noProof/>
        </w:rPr>
        <w:t>aus</w:t>
      </w:r>
      <w:r w:rsidR="00206D87">
        <w:rPr>
          <w:noProof/>
        </w:rPr>
        <w:t>. Durch Rücksch</w:t>
      </w:r>
      <w:r>
        <w:rPr>
          <w:noProof/>
        </w:rPr>
        <w:t>l</w:t>
      </w:r>
      <w:r w:rsidR="00206D87">
        <w:rPr>
          <w:noProof/>
        </w:rPr>
        <w:t xml:space="preserve">üsse auf reale Windkraftanlagen </w:t>
      </w:r>
      <w:r w:rsidR="000E1799">
        <w:rPr>
          <w:noProof/>
        </w:rPr>
        <w:t>klärst</w:t>
      </w:r>
      <w:r w:rsidR="00A21BEB">
        <w:rPr>
          <w:noProof/>
        </w:rPr>
        <w:t xml:space="preserve"> du</w:t>
      </w:r>
      <w:r w:rsidR="00206D87">
        <w:rPr>
          <w:noProof/>
        </w:rPr>
        <w:t xml:space="preserve"> </w:t>
      </w:r>
      <w:r w:rsidR="00C579A6">
        <w:rPr>
          <w:noProof/>
        </w:rPr>
        <w:t>technische Abhängigkeiten dieser Anlagen</w:t>
      </w:r>
      <w:r w:rsidR="00A21BEB">
        <w:rPr>
          <w:noProof/>
        </w:rPr>
        <w:t>.</w:t>
      </w:r>
    </w:p>
    <w:p w14:paraId="3C9D5862" w14:textId="575A1287" w:rsidR="00C579A6" w:rsidRDefault="00C579A6" w:rsidP="000E1799"/>
    <w:p w14:paraId="73FC09D7" w14:textId="77777777" w:rsidR="00076043" w:rsidRPr="00076043" w:rsidRDefault="00076043" w:rsidP="00076043">
      <w:pPr>
        <w:jc w:val="right"/>
        <w:rPr>
          <w:sz w:val="14"/>
          <w:szCs w:val="16"/>
        </w:rPr>
      </w:pPr>
      <w:r w:rsidRPr="00076043">
        <w:rPr>
          <w:sz w:val="14"/>
          <w:szCs w:val="16"/>
        </w:rPr>
        <w:t>© ClipDealer.com</w:t>
      </w:r>
    </w:p>
    <w:p w14:paraId="49D207D0" w14:textId="612BE0ED" w:rsidR="00641ACB" w:rsidRDefault="000E1799" w:rsidP="000E1799">
      <w:pPr>
        <w:pStyle w:val="berschrift2"/>
      </w:pPr>
      <w:r>
        <w:rPr>
          <w:noProof/>
        </w:rPr>
        <w:drawing>
          <wp:anchor distT="0" distB="0" distL="114300" distR="114300" simplePos="0" relativeHeight="251701760" behindDoc="1" locked="0" layoutInCell="1" allowOverlap="1" wp14:anchorId="5F252D7C" wp14:editId="7CBEEB30">
            <wp:simplePos x="0" y="0"/>
            <wp:positionH relativeFrom="column">
              <wp:posOffset>4833620</wp:posOffset>
            </wp:positionH>
            <wp:positionV relativeFrom="paragraph">
              <wp:posOffset>379095</wp:posOffset>
            </wp:positionV>
            <wp:extent cx="935990" cy="935990"/>
            <wp:effectExtent l="0" t="0" r="0" b="0"/>
            <wp:wrapTight wrapText="bothSides">
              <wp:wrapPolygon edited="0">
                <wp:start x="0" y="0"/>
                <wp:lineTo x="0" y="21102"/>
                <wp:lineTo x="21102" y="21102"/>
                <wp:lineTo x="21102" y="0"/>
                <wp:lineTo x="0" y="0"/>
              </wp:wrapPolygon>
            </wp:wrapTight>
            <wp:docPr id="50490592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0BB">
        <w:t>A</w:t>
      </w:r>
      <w:r w:rsidR="00B805BD">
        <w:t>uftrag</w:t>
      </w:r>
    </w:p>
    <w:p w14:paraId="155C7DD7" w14:textId="2F7356DB" w:rsidR="00154AD9" w:rsidRDefault="001E10BB" w:rsidP="000E1799">
      <w:pPr>
        <w:pStyle w:val="ABListeLK"/>
        <w:numPr>
          <w:ilvl w:val="0"/>
          <w:numId w:val="0"/>
        </w:numPr>
      </w:pPr>
      <w:r>
        <w:t>Die aufge</w:t>
      </w:r>
      <w:r w:rsidR="0028093B">
        <w:t>führten</w:t>
      </w:r>
      <w:r>
        <w:t xml:space="preserve"> Messwerte wurden mit </w:t>
      </w:r>
      <w:r w:rsidR="00F83E35">
        <w:t xml:space="preserve">einem </w:t>
      </w:r>
      <w:r w:rsidR="001B457A">
        <w:t>m</w:t>
      </w:r>
      <w:r w:rsidR="00F83E35">
        <w:t>odellhaften Aufbau</w:t>
      </w:r>
      <w:r w:rsidR="001B457A">
        <w:t xml:space="preserve"> (</w:t>
      </w:r>
      <w:r w:rsidR="001D604A">
        <w:t xml:space="preserve">vgl. </w:t>
      </w:r>
      <w:r w:rsidR="001B457A">
        <w:t>QR-Code)</w:t>
      </w:r>
      <w:r w:rsidR="001B457A" w:rsidRPr="001B457A">
        <w:rPr>
          <w:noProof/>
        </w:rPr>
        <w:t xml:space="preserve"> </w:t>
      </w:r>
      <w:r w:rsidR="00F83E35">
        <w:t>erhoben.</w:t>
      </w:r>
      <w:r>
        <w:t xml:space="preserve"> </w:t>
      </w:r>
    </w:p>
    <w:p w14:paraId="6191023A" w14:textId="7B722A6F" w:rsidR="003B33CA" w:rsidRDefault="00832F7C" w:rsidP="000E1799">
      <w:pPr>
        <w:pStyle w:val="Listenabsatz"/>
        <w:numPr>
          <w:ilvl w:val="0"/>
          <w:numId w:val="24"/>
        </w:numPr>
        <w:spacing w:line="240" w:lineRule="auto"/>
      </w:pPr>
      <w:r>
        <w:t>Zeichne eine</w:t>
      </w:r>
      <w:r w:rsidR="00082D10">
        <w:t>n</w:t>
      </w:r>
      <w:r>
        <w:t xml:space="preserve"> zum Aufbau passenden Schaltpl</w:t>
      </w:r>
      <w:r w:rsidR="00E826D6">
        <w:t>a</w:t>
      </w:r>
      <w:r>
        <w:t>n</w:t>
      </w:r>
      <w:r w:rsidR="00E826D6">
        <w:t xml:space="preserve"> und kontrolliere dich anhand des dahinter</w:t>
      </w:r>
      <w:r w:rsidR="00F80133">
        <w:t>liegenden</w:t>
      </w:r>
      <w:r w:rsidR="00E826D6">
        <w:t xml:space="preserve"> Bildes.</w:t>
      </w:r>
    </w:p>
    <w:p w14:paraId="72D30EF5" w14:textId="67AC9CB5" w:rsidR="00D003F4" w:rsidRDefault="00D003F4" w:rsidP="000E1799">
      <w:pPr>
        <w:spacing w:line="240" w:lineRule="auto"/>
      </w:pPr>
    </w:p>
    <w:p w14:paraId="358DF68B" w14:textId="37A869C9" w:rsidR="00D003F4" w:rsidRDefault="00D003F4" w:rsidP="000E1799">
      <w:pPr>
        <w:spacing w:line="240" w:lineRule="auto"/>
      </w:pPr>
      <w:r>
        <w:t xml:space="preserve">Nun </w:t>
      </w:r>
      <w:r w:rsidR="000E1799">
        <w:t xml:space="preserve">ermittelst </w:t>
      </w:r>
      <w:r>
        <w:t xml:space="preserve">du anhand von bereitgestellten Messdaten, welche </w:t>
      </w:r>
      <w:r w:rsidR="00C579A6">
        <w:t>physikalische</w:t>
      </w:r>
      <w:r w:rsidR="00B0798D">
        <w:t>n</w:t>
      </w:r>
      <w:r w:rsidR="00C579A6">
        <w:t xml:space="preserve"> und technische</w:t>
      </w:r>
      <w:r w:rsidR="00B0798D">
        <w:t>n</w:t>
      </w:r>
      <w:r w:rsidR="00C579A6">
        <w:t xml:space="preserve"> </w:t>
      </w:r>
      <w:r>
        <w:t>Größen</w:t>
      </w:r>
      <w:r w:rsidR="006F6D22">
        <w:t xml:space="preserve"> und Gegebenheiten</w:t>
      </w:r>
      <w:r>
        <w:t xml:space="preserve"> für die </w:t>
      </w:r>
      <w:r w:rsidR="005C196E">
        <w:rPr>
          <w:noProof/>
        </w:rPr>
        <mc:AlternateContent>
          <mc:Choice Requires="wps">
            <w:drawing>
              <wp:anchor distT="45720" distB="45720" distL="114300" distR="114300" simplePos="0" relativeHeight="251648000" behindDoc="1" locked="1" layoutInCell="1" allowOverlap="1" wp14:anchorId="3E672F61" wp14:editId="7F9722E4">
                <wp:simplePos x="0" y="0"/>
                <wp:positionH relativeFrom="margin">
                  <wp:posOffset>4826000</wp:posOffset>
                </wp:positionH>
                <wp:positionV relativeFrom="page">
                  <wp:posOffset>3383915</wp:posOffset>
                </wp:positionV>
                <wp:extent cx="932815" cy="371475"/>
                <wp:effectExtent l="0" t="0" r="635" b="9525"/>
                <wp:wrapTight wrapText="bothSides">
                  <wp:wrapPolygon edited="0">
                    <wp:start x="0" y="0"/>
                    <wp:lineTo x="0" y="21046"/>
                    <wp:lineTo x="21174" y="21046"/>
                    <wp:lineTo x="21174" y="0"/>
                    <wp:lineTo x="0" y="0"/>
                  </wp:wrapPolygon>
                </wp:wrapTight>
                <wp:docPr id="2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2815" cy="371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9B717E" w14:textId="64394481" w:rsidR="005C196E" w:rsidRPr="001B457A" w:rsidRDefault="00A40602" w:rsidP="005C196E">
                            <w:pPr>
                              <w:rPr>
                                <w:sz w:val="8"/>
                                <w:szCs w:val="12"/>
                                <w:lang w:val="en-GB"/>
                              </w:rPr>
                            </w:pPr>
                            <w:r>
                              <w:rPr>
                                <w:sz w:val="16"/>
                                <w:szCs w:val="18"/>
                              </w:rPr>
                              <w:fldChar w:fldCharType="begin"/>
                            </w:r>
                            <w:r>
                              <w:rPr>
                                <w:sz w:val="16"/>
                                <w:szCs w:val="18"/>
                              </w:rPr>
                              <w:instrText>HYPERLINK "https://bycs.link/Wind_Aufbau"</w:instrText>
                            </w:r>
                            <w:r>
                              <w:rPr>
                                <w:sz w:val="16"/>
                                <w:szCs w:val="18"/>
                              </w:rPr>
                            </w:r>
                            <w:r>
                              <w:rPr>
                                <w:sz w:val="16"/>
                                <w:szCs w:val="18"/>
                              </w:rPr>
                              <w:fldChar w:fldCharType="separate"/>
                            </w:r>
                            <w:r w:rsidR="005C196E" w:rsidRPr="00A40602">
                              <w:rPr>
                                <w:rStyle w:val="Hyperlink"/>
                                <w:sz w:val="16"/>
                                <w:szCs w:val="18"/>
                              </w:rPr>
                              <w:t>Aufbau und Schaltplan</w:t>
                            </w:r>
                            <w:r>
                              <w:rPr>
                                <w:sz w:val="16"/>
                                <w:szCs w:val="1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672F61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380pt;margin-top:266.45pt;width:73.45pt;height:29.25pt;z-index:-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" stroked="f">
                <v:textbox>
                  <w:txbxContent>
                    <w:p w14:paraId="569B717E" w14:textId="64394481" w:rsidR="005C196E" w:rsidRPr="001B457A" w:rsidRDefault="00A40602" w:rsidP="005C196E">
                      <w:pPr>
                        <w:rPr>
                          <w:sz w:val="8"/>
                          <w:szCs w:val="12"/>
                          <w:lang w:val="en-GB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fldChar w:fldCharType="begin"/>
                      </w:r>
                      <w:r>
                        <w:rPr>
                          <w:sz w:val="16"/>
                          <w:szCs w:val="18"/>
                        </w:rPr>
                        <w:instrText>HYPERLINK "https://bycs.link/Wind_Aufbau"</w:instrText>
                      </w:r>
                      <w:r>
                        <w:rPr>
                          <w:sz w:val="16"/>
                          <w:szCs w:val="18"/>
                        </w:rPr>
                      </w:r>
                      <w:r>
                        <w:rPr>
                          <w:sz w:val="16"/>
                          <w:szCs w:val="18"/>
                        </w:rPr>
                        <w:fldChar w:fldCharType="separate"/>
                      </w:r>
                      <w:r w:rsidR="005C196E" w:rsidRPr="00A40602">
                        <w:rPr>
                          <w:rStyle w:val="Hyperlink"/>
                          <w:sz w:val="16"/>
                          <w:szCs w:val="18"/>
                        </w:rPr>
                        <w:t>Aufbau und Schaltplan</w:t>
                      </w:r>
                      <w:r>
                        <w:rPr>
                          <w:sz w:val="16"/>
                          <w:szCs w:val="18"/>
                        </w:rPr>
                        <w:fldChar w:fldCharType="end"/>
                      </w:r>
                    </w:p>
                  </w:txbxContent>
                </v:textbox>
                <w10:wrap type="tight" anchorx="margin" anchory="page"/>
                <w10:anchorlock/>
              </v:shape>
            </w:pict>
          </mc:Fallback>
        </mc:AlternateContent>
      </w:r>
      <w:r>
        <w:t>Leistung eine</w:t>
      </w:r>
      <w:r w:rsidR="0030698C">
        <w:t>r</w:t>
      </w:r>
      <w:r>
        <w:t xml:space="preserve"> Wind</w:t>
      </w:r>
      <w:r w:rsidR="0030698C">
        <w:t>kraftanlage</w:t>
      </w:r>
      <w:r>
        <w:t xml:space="preserve"> </w:t>
      </w:r>
      <w:r w:rsidR="006F6D22">
        <w:t>eine Rolle spielen</w:t>
      </w:r>
      <w:r>
        <w:t xml:space="preserve">. Du kannst die Messdaten </w:t>
      </w:r>
      <w:r w:rsidR="006F6D22">
        <w:t>sowohl graphisch als auch rechnerisch</w:t>
      </w:r>
      <w:r>
        <w:t xml:space="preserve"> auswerten</w:t>
      </w:r>
      <w:r w:rsidR="006F6D22">
        <w:t>.</w:t>
      </w:r>
    </w:p>
    <w:p w14:paraId="777073C5" w14:textId="24252F9E" w:rsidR="006F6D22" w:rsidRDefault="006F6D22" w:rsidP="000E1799">
      <w:pPr>
        <w:spacing w:line="240" w:lineRule="auto"/>
      </w:pPr>
    </w:p>
    <w:p w14:paraId="78426611" w14:textId="48B2C753" w:rsidR="0063726C" w:rsidRDefault="003500DC" w:rsidP="000E1799">
      <w:pPr>
        <w:pStyle w:val="Listenabsatz"/>
        <w:numPr>
          <w:ilvl w:val="0"/>
          <w:numId w:val="24"/>
        </w:numPr>
        <w:spacing w:line="240" w:lineRule="auto"/>
        <w:rPr>
          <w:u w:val="single"/>
        </w:rPr>
      </w:pPr>
      <w:r>
        <w:rPr>
          <w:noProof/>
        </w:rPr>
        <w:drawing>
          <wp:anchor distT="0" distB="0" distL="114300" distR="114300" simplePos="0" relativeHeight="251702784" behindDoc="1" locked="0" layoutInCell="1" allowOverlap="1" wp14:anchorId="58AF0D5E" wp14:editId="215A340F">
            <wp:simplePos x="0" y="0"/>
            <wp:positionH relativeFrom="column">
              <wp:posOffset>4833620</wp:posOffset>
            </wp:positionH>
            <wp:positionV relativeFrom="paragraph">
              <wp:posOffset>155575</wp:posOffset>
            </wp:positionV>
            <wp:extent cx="936000" cy="936000"/>
            <wp:effectExtent l="0" t="0" r="0" b="0"/>
            <wp:wrapTight wrapText="bothSides">
              <wp:wrapPolygon edited="0">
                <wp:start x="0" y="0"/>
                <wp:lineTo x="0" y="21102"/>
                <wp:lineTo x="21102" y="21102"/>
                <wp:lineTo x="21102" y="0"/>
                <wp:lineTo x="0" y="0"/>
              </wp:wrapPolygon>
            </wp:wrapTight>
            <wp:docPr id="148452034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00" cy="9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03F4" w:rsidRPr="00D003F4">
        <w:rPr>
          <w:u w:val="single"/>
        </w:rPr>
        <w:t>Rotor</w:t>
      </w:r>
      <w:r w:rsidR="00B0798D">
        <w:rPr>
          <w:u w:val="single"/>
        </w:rPr>
        <w:t>blätter</w:t>
      </w:r>
      <w:r w:rsidR="00B511D0">
        <w:rPr>
          <w:u w:val="single"/>
        </w:rPr>
        <w:t>anzahl</w:t>
      </w:r>
    </w:p>
    <w:p w14:paraId="70CFE4D9" w14:textId="62B794B8" w:rsidR="00D003F4" w:rsidRDefault="00D003F4" w:rsidP="000E1799">
      <w:pPr>
        <w:pStyle w:val="Listenabsatz"/>
        <w:spacing w:line="240" w:lineRule="auto"/>
      </w:pPr>
      <w:r>
        <w:t>Hinter de</w:t>
      </w:r>
      <w:r w:rsidR="001D604A">
        <w:t>m</w:t>
      </w:r>
      <w:r>
        <w:t xml:space="preserve"> bereitgestellten QR-Code findest</w:t>
      </w:r>
      <w:r w:rsidR="00815012">
        <w:t xml:space="preserve"> du</w:t>
      </w:r>
      <w:r>
        <w:t xml:space="preserve"> ein Daten</w:t>
      </w:r>
      <w:r w:rsidR="00C579A6">
        <w:t>blatt</w:t>
      </w:r>
      <w:r>
        <w:t xml:space="preserve"> mit Messwerten</w:t>
      </w:r>
      <w:r w:rsidR="000948E6">
        <w:t xml:space="preserve"> bei </w:t>
      </w:r>
      <w:r w:rsidR="00693BE7">
        <w:t>unterschiedlicher</w:t>
      </w:r>
      <w:r w:rsidR="000948E6">
        <w:t xml:space="preserve"> </w:t>
      </w:r>
      <w:r w:rsidR="00484A6E">
        <w:t>Anzahl an Rotor</w:t>
      </w:r>
      <w:r w:rsidR="00507607">
        <w:t>blätter</w:t>
      </w:r>
      <w:r w:rsidR="00484A6E">
        <w:t xml:space="preserve">. Ansonsten sind die verwendeten Rotoren </w:t>
      </w:r>
      <w:r w:rsidR="00507607">
        <w:t xml:space="preserve">vom Aufbau her </w:t>
      </w:r>
      <w:r w:rsidR="00484A6E">
        <w:t>sehr ähnlich</w:t>
      </w:r>
      <w:r>
        <w:t xml:space="preserve">. </w:t>
      </w:r>
    </w:p>
    <w:p w14:paraId="7CAE14A2" w14:textId="77777777" w:rsidR="00437D4E" w:rsidRDefault="00437D4E" w:rsidP="000E1799">
      <w:pPr>
        <w:pStyle w:val="Listenabsatz"/>
        <w:spacing w:line="240" w:lineRule="auto"/>
      </w:pPr>
    </w:p>
    <w:p w14:paraId="6C8D167E" w14:textId="22F73F6D" w:rsidR="00D003F4" w:rsidRDefault="00B511D0" w:rsidP="000E1799">
      <w:pPr>
        <w:pStyle w:val="Listenabsatz"/>
        <w:spacing w:line="240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1" locked="1" layoutInCell="1" allowOverlap="1" wp14:anchorId="24AE56D6" wp14:editId="63A1F72E">
                <wp:simplePos x="0" y="0"/>
                <wp:positionH relativeFrom="margin">
                  <wp:posOffset>4820285</wp:posOffset>
                </wp:positionH>
                <wp:positionV relativeFrom="page">
                  <wp:posOffset>5196840</wp:posOffset>
                </wp:positionV>
                <wp:extent cx="932815" cy="361950"/>
                <wp:effectExtent l="0" t="0" r="635" b="0"/>
                <wp:wrapTight wrapText="bothSides">
                  <wp:wrapPolygon edited="0">
                    <wp:start x="0" y="0"/>
                    <wp:lineTo x="0" y="20463"/>
                    <wp:lineTo x="21174" y="20463"/>
                    <wp:lineTo x="21174" y="0"/>
                    <wp:lineTo x="0" y="0"/>
                  </wp:wrapPolygon>
                </wp:wrapTight>
                <wp:docPr id="2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281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D032BC" w14:textId="7F6D8A54" w:rsidR="00B511D0" w:rsidRPr="001B457A" w:rsidRDefault="00A40602" w:rsidP="00B511D0">
                            <w:pPr>
                              <w:rPr>
                                <w:sz w:val="8"/>
                                <w:szCs w:val="12"/>
                                <w:lang w:val="en-GB"/>
                              </w:rPr>
                            </w:pPr>
                            <w:hyperlink r:id="rId11" w:history="1">
                              <w:r w:rsidR="00B511D0" w:rsidRPr="00A40602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Messdaten</w:t>
                              </w:r>
                              <w:r w:rsidR="00497E4F" w:rsidRPr="00A40602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 Rotoren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AE56D6" id="_x0000_s1027" type="#_x0000_t202" style="position:absolute;left:0;text-align:left;margin-left:379.55pt;margin-top:409.2pt;width:73.45pt;height:28.5pt;z-index:-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" stroked="f">
                <v:textbox>
                  <w:txbxContent>
                    <w:p w14:paraId="56D032BC" w14:textId="7F6D8A54" w:rsidR="00B511D0" w:rsidRPr="001B457A" w:rsidRDefault="00A40602" w:rsidP="00B511D0">
                      <w:pPr>
                        <w:rPr>
                          <w:sz w:val="8"/>
                          <w:szCs w:val="12"/>
                          <w:lang w:val="en-GB"/>
                        </w:rPr>
                      </w:pPr>
                      <w:hyperlink r:id="rId12" w:history="1">
                        <w:r w:rsidR="00B511D0" w:rsidRPr="00A40602">
                          <w:rPr>
                            <w:rStyle w:val="Hyperlink"/>
                            <w:sz w:val="16"/>
                            <w:szCs w:val="18"/>
                          </w:rPr>
                          <w:t>Messdaten</w:t>
                        </w:r>
                        <w:r w:rsidR="00497E4F" w:rsidRPr="00A40602">
                          <w:rPr>
                            <w:rStyle w:val="Hyperlink"/>
                            <w:sz w:val="16"/>
                            <w:szCs w:val="18"/>
                          </w:rPr>
                          <w:t xml:space="preserve"> Rotoren</w:t>
                        </w:r>
                      </w:hyperlink>
                    </w:p>
                  </w:txbxContent>
                </v:textbox>
                <w10:wrap type="tight" anchorx="margin" anchory="page"/>
                <w10:anchorlock/>
              </v:shape>
            </w:pict>
          </mc:Fallback>
        </mc:AlternateContent>
      </w:r>
      <w:r w:rsidR="00D003F4">
        <w:t>Werte d</w:t>
      </w:r>
      <w:r w:rsidR="00B30C46">
        <w:t>ie Messdaten</w:t>
      </w:r>
      <w:r w:rsidR="00D003F4">
        <w:t xml:space="preserve"> aus und beurteile anhand der Messdaten, welche </w:t>
      </w:r>
      <w:r w:rsidR="005B5EC6">
        <w:t>Anzahl an Rotor</w:t>
      </w:r>
      <w:r w:rsidR="00B0798D">
        <w:t>blättern</w:t>
      </w:r>
      <w:r w:rsidR="005B5EC6">
        <w:t xml:space="preserve"> </w:t>
      </w:r>
      <w:r w:rsidR="00D003F4">
        <w:t>du für eine Windkraftanlage vorschlagen würdest. Beziehe auch weitere Faktoren (z.B. Materialkosten</w:t>
      </w:r>
      <w:r w:rsidR="00C4338F">
        <w:t>,</w:t>
      </w:r>
      <w:r w:rsidR="00D003F4">
        <w:t xml:space="preserve"> Leistungssteigerung</w:t>
      </w:r>
      <w:r w:rsidR="00C4338F">
        <w:t>, …</w:t>
      </w:r>
      <w:r w:rsidR="00D003F4">
        <w:t>) in deine Beurteilung mit ein.</w:t>
      </w:r>
    </w:p>
    <w:p w14:paraId="69335D00" w14:textId="77777777" w:rsidR="001D604A" w:rsidRDefault="001D604A" w:rsidP="000E1799">
      <w:pPr>
        <w:pStyle w:val="Listenabsatz"/>
        <w:spacing w:line="240" w:lineRule="auto"/>
      </w:pPr>
    </w:p>
    <w:p w14:paraId="30A254CC" w14:textId="72D75E89" w:rsidR="00B511D0" w:rsidRDefault="001D604A" w:rsidP="000E1799">
      <w:pPr>
        <w:spacing w:line="240" w:lineRule="auto"/>
      </w:pPr>
      <w:r>
        <w:rPr>
          <w:noProof/>
        </w:rPr>
        <w:drawing>
          <wp:anchor distT="0" distB="0" distL="114300" distR="114300" simplePos="0" relativeHeight="251703808" behindDoc="1" locked="0" layoutInCell="1" allowOverlap="1" wp14:anchorId="1987460A" wp14:editId="543A3917">
            <wp:simplePos x="0" y="0"/>
            <wp:positionH relativeFrom="column">
              <wp:posOffset>4833620</wp:posOffset>
            </wp:positionH>
            <wp:positionV relativeFrom="paragraph">
              <wp:posOffset>85725</wp:posOffset>
            </wp:positionV>
            <wp:extent cx="935990" cy="935990"/>
            <wp:effectExtent l="0" t="0" r="0" b="0"/>
            <wp:wrapTight wrapText="bothSides">
              <wp:wrapPolygon edited="0">
                <wp:start x="0" y="0"/>
                <wp:lineTo x="0" y="21102"/>
                <wp:lineTo x="21102" y="21102"/>
                <wp:lineTo x="21102" y="0"/>
                <wp:lineTo x="0" y="0"/>
              </wp:wrapPolygon>
            </wp:wrapTight>
            <wp:docPr id="29916986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767451" w14:textId="0C31F02B" w:rsidR="00D003F4" w:rsidRPr="00B511D0" w:rsidRDefault="00D003F4" w:rsidP="000E1799">
      <w:pPr>
        <w:pStyle w:val="Listenabsatz"/>
        <w:numPr>
          <w:ilvl w:val="0"/>
          <w:numId w:val="24"/>
        </w:numPr>
        <w:spacing w:line="240" w:lineRule="auto"/>
        <w:rPr>
          <w:u w:val="single"/>
        </w:rPr>
      </w:pPr>
      <w:r w:rsidRPr="00B511D0">
        <w:rPr>
          <w:u w:val="single"/>
        </w:rPr>
        <w:t>Windgeschwindigkeit</w:t>
      </w:r>
    </w:p>
    <w:p w14:paraId="28A93CE6" w14:textId="6D8F691F" w:rsidR="00B511D0" w:rsidRDefault="00C4338F" w:rsidP="000E1799">
      <w:pPr>
        <w:pStyle w:val="Listenabsatz"/>
        <w:spacing w:line="240" w:lineRule="auto"/>
      </w:pPr>
      <w:r>
        <w:t>Hinter</w:t>
      </w:r>
      <w:r w:rsidR="00D003F4">
        <w:t xml:space="preserve"> nebenstehende</w:t>
      </w:r>
      <w:r>
        <w:t>m</w:t>
      </w:r>
      <w:r w:rsidR="00D003F4">
        <w:t xml:space="preserve"> QR-Code findest du </w:t>
      </w:r>
      <w:r w:rsidR="00693BE7">
        <w:t>die</w:t>
      </w:r>
      <w:r w:rsidR="00D003F4">
        <w:t xml:space="preserve"> Messreihe</w:t>
      </w:r>
      <w:r>
        <w:t>n</w:t>
      </w:r>
      <w:r w:rsidR="00D003F4">
        <w:t xml:space="preserve"> bei</w:t>
      </w:r>
      <w:r w:rsidR="00D36F92">
        <w:t xml:space="preserve"> zwei</w:t>
      </w:r>
      <w:r w:rsidR="00D003F4">
        <w:t xml:space="preserve"> verschiedenen Windgeschwindigkeiten</w:t>
      </w:r>
      <w:r w:rsidR="003D36B8">
        <w:t xml:space="preserve">. </w:t>
      </w:r>
      <w:r w:rsidR="001D604A">
        <w:t>Werte die Messdaten aus und b</w:t>
      </w:r>
      <w:r w:rsidR="00D003F4">
        <w:t>eurteile anhand dieser</w:t>
      </w:r>
      <w:r w:rsidR="00D36F92">
        <w:t xml:space="preserve"> Messreihen</w:t>
      </w:r>
      <w:r w:rsidR="00D003F4">
        <w:t xml:space="preserve">, welchen Einfluss die Windgeschwindigkeit auf die Leistung einer Windkraftanlage hat. </w:t>
      </w:r>
    </w:p>
    <w:p w14:paraId="7DB3CCF1" w14:textId="77777777" w:rsidR="001D604A" w:rsidRDefault="001D604A" w:rsidP="000E1799">
      <w:pPr>
        <w:pStyle w:val="Listenabsatz"/>
        <w:spacing w:line="240" w:lineRule="auto"/>
      </w:pPr>
    </w:p>
    <w:p w14:paraId="58F367CF" w14:textId="5AED3A25" w:rsidR="00D003F4" w:rsidRDefault="00051262" w:rsidP="000E1799">
      <w:pPr>
        <w:spacing w:line="240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6640" behindDoc="1" locked="1" layoutInCell="1" allowOverlap="1" wp14:anchorId="70E0B88E" wp14:editId="0F469A86">
                <wp:simplePos x="0" y="0"/>
                <wp:positionH relativeFrom="margin">
                  <wp:posOffset>4835525</wp:posOffset>
                </wp:positionH>
                <wp:positionV relativeFrom="page">
                  <wp:posOffset>6724015</wp:posOffset>
                </wp:positionV>
                <wp:extent cx="932815" cy="341630"/>
                <wp:effectExtent l="0" t="0" r="635" b="1270"/>
                <wp:wrapTight wrapText="bothSides">
                  <wp:wrapPolygon edited="0">
                    <wp:start x="0" y="0"/>
                    <wp:lineTo x="0" y="20476"/>
                    <wp:lineTo x="21174" y="20476"/>
                    <wp:lineTo x="21174" y="0"/>
                    <wp:lineTo x="0" y="0"/>
                  </wp:wrapPolygon>
                </wp:wrapTight>
                <wp:docPr id="2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2815" cy="341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47210D" w14:textId="4310670A" w:rsidR="00051262" w:rsidRPr="001B457A" w:rsidRDefault="00A40602" w:rsidP="00051262">
                            <w:pPr>
                              <w:rPr>
                                <w:sz w:val="8"/>
                                <w:szCs w:val="12"/>
                                <w:lang w:val="en-GB"/>
                              </w:rPr>
                            </w:pPr>
                            <w:hyperlink r:id="rId14" w:history="1">
                              <w:proofErr w:type="spellStart"/>
                              <w:r w:rsidR="00051262" w:rsidRPr="00A40602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Windgeschwin-digkeiten</w:t>
                              </w:r>
                              <w:proofErr w:type="spellEnd"/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E0B88E" id="_x0000_s1028" type="#_x0000_t202" style="position:absolute;left:0;text-align:left;margin-left:380.75pt;margin-top:529.45pt;width:73.45pt;height:26.9pt;z-index:-2516198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" stroked="f">
                <v:textbox>
                  <w:txbxContent>
                    <w:p w14:paraId="3A47210D" w14:textId="4310670A" w:rsidR="00051262" w:rsidRPr="001B457A" w:rsidRDefault="00A40602" w:rsidP="00051262">
                      <w:pPr>
                        <w:rPr>
                          <w:sz w:val="8"/>
                          <w:szCs w:val="12"/>
                          <w:lang w:val="en-GB"/>
                        </w:rPr>
                      </w:pPr>
                      <w:hyperlink r:id="rId15" w:history="1">
                        <w:proofErr w:type="spellStart"/>
                        <w:r w:rsidR="00051262" w:rsidRPr="00A40602">
                          <w:rPr>
                            <w:rStyle w:val="Hyperlink"/>
                            <w:sz w:val="16"/>
                            <w:szCs w:val="18"/>
                          </w:rPr>
                          <w:t>Windgeschwin-digkeiten</w:t>
                        </w:r>
                        <w:proofErr w:type="spellEnd"/>
                      </w:hyperlink>
                    </w:p>
                  </w:txbxContent>
                </v:textbox>
                <w10:wrap type="tight" anchorx="margin" anchory="page"/>
                <w10:anchorlock/>
              </v:shape>
            </w:pict>
          </mc:Fallback>
        </mc:AlternateContent>
      </w:r>
    </w:p>
    <w:p w14:paraId="7D81ECAA" w14:textId="36565A7E" w:rsidR="00E36BFC" w:rsidRDefault="00E36BFC" w:rsidP="000E1799">
      <w:pPr>
        <w:spacing w:line="240" w:lineRule="auto"/>
      </w:pPr>
    </w:p>
    <w:p w14:paraId="2F5C6AFC" w14:textId="60E73D5E" w:rsidR="00D003F4" w:rsidRDefault="003500DC" w:rsidP="000E1799">
      <w:pPr>
        <w:pStyle w:val="Listenabsatz"/>
        <w:numPr>
          <w:ilvl w:val="0"/>
          <w:numId w:val="24"/>
        </w:numPr>
        <w:spacing w:line="240" w:lineRule="auto"/>
        <w:rPr>
          <w:u w:val="single"/>
        </w:rPr>
      </w:pPr>
      <w:r>
        <w:rPr>
          <w:noProof/>
        </w:rPr>
        <w:drawing>
          <wp:anchor distT="0" distB="0" distL="114300" distR="114300" simplePos="0" relativeHeight="251704832" behindDoc="1" locked="0" layoutInCell="1" allowOverlap="1" wp14:anchorId="01DA4D35" wp14:editId="456943EF">
            <wp:simplePos x="0" y="0"/>
            <wp:positionH relativeFrom="column">
              <wp:posOffset>4820920</wp:posOffset>
            </wp:positionH>
            <wp:positionV relativeFrom="paragraph">
              <wp:posOffset>118745</wp:posOffset>
            </wp:positionV>
            <wp:extent cx="936000" cy="936000"/>
            <wp:effectExtent l="0" t="0" r="0" b="0"/>
            <wp:wrapTight wrapText="bothSides">
              <wp:wrapPolygon edited="0">
                <wp:start x="0" y="0"/>
                <wp:lineTo x="0" y="21102"/>
                <wp:lineTo x="21102" y="21102"/>
                <wp:lineTo x="21102" y="0"/>
                <wp:lineTo x="0" y="0"/>
              </wp:wrapPolygon>
            </wp:wrapTight>
            <wp:docPr id="167220017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00" cy="9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196E">
        <w:rPr>
          <w:u w:val="single"/>
        </w:rPr>
        <w:t>Drehachse</w:t>
      </w:r>
    </w:p>
    <w:p w14:paraId="6B451891" w14:textId="0C942672" w:rsidR="00D003F4" w:rsidRPr="00D003F4" w:rsidRDefault="00D003F4" w:rsidP="000E1799">
      <w:pPr>
        <w:pStyle w:val="Listenabsatz"/>
        <w:spacing w:line="240" w:lineRule="auto"/>
      </w:pPr>
      <w:r>
        <w:t>Hinter diesem QR-Code befinde</w:t>
      </w:r>
      <w:r w:rsidR="00D36F92">
        <w:t>n</w:t>
      </w:r>
      <w:r>
        <w:t xml:space="preserve"> sich </w:t>
      </w:r>
      <w:r w:rsidR="005C196E">
        <w:t xml:space="preserve">Messdaten </w:t>
      </w:r>
      <w:r w:rsidR="00D36F92">
        <w:t>zu</w:t>
      </w:r>
      <w:r w:rsidR="005C196E">
        <w:t xml:space="preserve"> einer horizontalen und einer </w:t>
      </w:r>
      <w:r w:rsidR="00E36BFC">
        <w:t>v</w:t>
      </w:r>
      <w:r w:rsidR="005C196E">
        <w:t xml:space="preserve">ertikalen Drehachse. </w:t>
      </w:r>
      <w:r w:rsidR="001D604A">
        <w:t>Werte die Messdaten aus und b</w:t>
      </w:r>
      <w:r w:rsidR="005C196E">
        <w:t>eurteile, welche Drehachsenausrichtung dir</w:t>
      </w:r>
      <w:r w:rsidR="00E36BFC">
        <w:t xml:space="preserve"> zum Bau von Windkraftanlagen</w:t>
      </w:r>
      <w:r w:rsidR="005C196E">
        <w:t xml:space="preserve"> am geeignetsten</w:t>
      </w:r>
      <w:r w:rsidR="00E36BFC">
        <w:t xml:space="preserve"> erscheint.</w:t>
      </w:r>
      <w:r w:rsidR="005C196E" w:rsidRPr="005C196E">
        <w:rPr>
          <w:noProof/>
        </w:rPr>
        <w:t xml:space="preserve"> </w:t>
      </w:r>
    </w:p>
    <w:p w14:paraId="78821F5C" w14:textId="41AC04EC" w:rsidR="00D003F4" w:rsidRDefault="00D003F4" w:rsidP="000E1799">
      <w:pPr>
        <w:pStyle w:val="Listenabsatz"/>
        <w:spacing w:line="240" w:lineRule="auto"/>
      </w:pPr>
    </w:p>
    <w:p w14:paraId="3D10EFE4" w14:textId="3585A0AE" w:rsidR="00D003F4" w:rsidRDefault="00277AE4" w:rsidP="000E1799">
      <w:pPr>
        <w:pStyle w:val="Listenabsatz"/>
        <w:spacing w:line="240" w:lineRule="auto"/>
      </w:pPr>
      <w:r>
        <w:rPr>
          <w:b/>
          <w:bCs/>
          <w:noProof/>
        </w:rPr>
        <w:drawing>
          <wp:anchor distT="0" distB="0" distL="114300" distR="114300" simplePos="0" relativeHeight="251709952" behindDoc="1" locked="0" layoutInCell="1" allowOverlap="1" wp14:anchorId="61BFDE4A" wp14:editId="51896FDB">
            <wp:simplePos x="0" y="0"/>
            <wp:positionH relativeFrom="column">
              <wp:posOffset>-19050</wp:posOffset>
            </wp:positionH>
            <wp:positionV relativeFrom="paragraph">
              <wp:posOffset>91440</wp:posOffset>
            </wp:positionV>
            <wp:extent cx="936000" cy="936000"/>
            <wp:effectExtent l="0" t="0" r="0" b="0"/>
            <wp:wrapTight wrapText="bothSides">
              <wp:wrapPolygon edited="0">
                <wp:start x="0" y="0"/>
                <wp:lineTo x="0" y="21102"/>
                <wp:lineTo x="21102" y="21102"/>
                <wp:lineTo x="21102" y="0"/>
                <wp:lineTo x="0" y="0"/>
              </wp:wrapPolygon>
            </wp:wrapTight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00" cy="9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F4213D" w14:textId="1E4849A4" w:rsidR="005C196E" w:rsidRDefault="00051262" w:rsidP="000E1799">
      <w:pPr>
        <w:pStyle w:val="Listenabsatz"/>
        <w:spacing w:line="240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9712" behindDoc="1" locked="1" layoutInCell="1" allowOverlap="1" wp14:anchorId="563DDBA3" wp14:editId="6F642A62">
                <wp:simplePos x="0" y="0"/>
                <wp:positionH relativeFrom="margin">
                  <wp:posOffset>4824095</wp:posOffset>
                </wp:positionH>
                <wp:positionV relativeFrom="page">
                  <wp:posOffset>8210550</wp:posOffset>
                </wp:positionV>
                <wp:extent cx="932815" cy="295275"/>
                <wp:effectExtent l="0" t="0" r="635" b="9525"/>
                <wp:wrapTight wrapText="bothSides">
                  <wp:wrapPolygon edited="0">
                    <wp:start x="0" y="0"/>
                    <wp:lineTo x="0" y="20903"/>
                    <wp:lineTo x="21174" y="20903"/>
                    <wp:lineTo x="21174" y="0"/>
                    <wp:lineTo x="0" y="0"/>
                  </wp:wrapPolygon>
                </wp:wrapTight>
                <wp:docPr id="2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281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AF92D3" w14:textId="749F2360" w:rsidR="00051262" w:rsidRPr="001B457A" w:rsidRDefault="00000000" w:rsidP="00051262">
                            <w:pPr>
                              <w:rPr>
                                <w:sz w:val="8"/>
                                <w:szCs w:val="12"/>
                                <w:lang w:val="en-GB"/>
                              </w:rPr>
                            </w:pPr>
                            <w:hyperlink r:id="rId18" w:history="1">
                              <w:r w:rsidR="00051262" w:rsidRPr="000E1799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Drehachse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3DDBA3" id="_x0000_s1029" type="#_x0000_t202" style="position:absolute;left:0;text-align:left;margin-left:379.85pt;margin-top:646.5pt;width:73.45pt;height:23.25pt;z-index:-2516167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" stroked="f">
                <v:textbox>
                  <w:txbxContent>
                    <w:p w14:paraId="46AF92D3" w14:textId="749F2360" w:rsidR="00051262" w:rsidRPr="001B457A" w:rsidRDefault="00000000" w:rsidP="00051262">
                      <w:pPr>
                        <w:rPr>
                          <w:sz w:val="8"/>
                          <w:szCs w:val="12"/>
                          <w:lang w:val="en-GB"/>
                        </w:rPr>
                      </w:pPr>
                      <w:hyperlink r:id="rId19" w:history="1">
                        <w:r w:rsidR="00051262" w:rsidRPr="000E1799">
                          <w:rPr>
                            <w:rStyle w:val="Hyperlink"/>
                            <w:sz w:val="16"/>
                            <w:szCs w:val="18"/>
                          </w:rPr>
                          <w:t>Drehachse</w:t>
                        </w:r>
                      </w:hyperlink>
                    </w:p>
                  </w:txbxContent>
                </v:textbox>
                <w10:wrap type="tight" anchorx="margin" anchory="page"/>
                <w10:anchorlock/>
              </v:shape>
            </w:pict>
          </mc:Fallback>
        </mc:AlternateContent>
      </w:r>
    </w:p>
    <w:p w14:paraId="5A1A8A01" w14:textId="77777777" w:rsidR="00277AE4" w:rsidRDefault="00277AE4" w:rsidP="000E1799">
      <w:pPr>
        <w:pStyle w:val="Listenabsatz"/>
        <w:spacing w:line="240" w:lineRule="auto"/>
      </w:pPr>
    </w:p>
    <w:p w14:paraId="67D7623E" w14:textId="4315CEDB" w:rsidR="005C196E" w:rsidRPr="00D003F4" w:rsidRDefault="00277AE4" w:rsidP="00277AE4">
      <w:pPr>
        <w:pStyle w:val="Listenabsatz"/>
        <w:spacing w:line="240" w:lineRule="auto"/>
      </w:pPr>
      <w:r>
        <w:t xml:space="preserve">Hinter diesem </w:t>
      </w:r>
      <w:hyperlink r:id="rId20" w:history="1">
        <w:r w:rsidR="00F223F0">
          <w:rPr>
            <w:rStyle w:val="Hyperlink"/>
          </w:rPr>
          <w:t>QR-Co</w:t>
        </w:r>
        <w:r w:rsidR="00F223F0">
          <w:rPr>
            <w:rStyle w:val="Hyperlink"/>
          </w:rPr>
          <w:t>d</w:t>
        </w:r>
        <w:r w:rsidR="00F223F0">
          <w:rPr>
            <w:rStyle w:val="Hyperlink"/>
          </w:rPr>
          <w:t>e</w:t>
        </w:r>
      </w:hyperlink>
      <w:r>
        <w:t xml:space="preserve"> findest du eine Auswertung der Messdaten zur Kontrolle deiner Lösung.</w:t>
      </w:r>
    </w:p>
    <w:p w14:paraId="608593A9" w14:textId="77777777" w:rsidR="004E7179" w:rsidRDefault="004E7179" w:rsidP="000E1799"/>
    <w:p w14:paraId="367F6E2B" w14:textId="77777777" w:rsidR="004E7179" w:rsidRDefault="004E7179" w:rsidP="000E1799"/>
    <w:p w14:paraId="72DC47EA" w14:textId="77777777" w:rsidR="004E7179" w:rsidRDefault="004E7179" w:rsidP="000E1799"/>
    <w:p w14:paraId="04C79338" w14:textId="67D85FB3" w:rsidR="004E77DD" w:rsidRDefault="004E77DD" w:rsidP="000E1799">
      <w:r>
        <w:t>Hinweise, Literatur und Links</w:t>
      </w:r>
    </w:p>
    <w:p w14:paraId="71D672D6" w14:textId="470F0441" w:rsidR="000E632A" w:rsidRDefault="00577F2E" w:rsidP="000E1799">
      <w:pPr>
        <w:pStyle w:val="AufzhlungUV11"/>
        <w:spacing w:line="240" w:lineRule="auto"/>
      </w:pPr>
      <w:r>
        <w:t>C. Holler</w:t>
      </w:r>
      <w:r w:rsidR="00D366AD">
        <w:t xml:space="preserve">, </w:t>
      </w:r>
      <w:proofErr w:type="spellStart"/>
      <w:r w:rsidR="00D366AD">
        <w:t>J.Gaukel</w:t>
      </w:r>
      <w:proofErr w:type="spellEnd"/>
      <w:r w:rsidR="004E77DD" w:rsidRPr="002A7E48">
        <w:t xml:space="preserve">: </w:t>
      </w:r>
      <w:r w:rsidR="00D366AD">
        <w:t xml:space="preserve">Erneuerbare Energien – </w:t>
      </w:r>
      <w:r w:rsidR="00FD4BFA">
        <w:t>o</w:t>
      </w:r>
      <w:r w:rsidR="00D366AD">
        <w:t xml:space="preserve">hne </w:t>
      </w:r>
      <w:proofErr w:type="spellStart"/>
      <w:r w:rsidR="00D366AD">
        <w:t>heisse</w:t>
      </w:r>
      <w:proofErr w:type="spellEnd"/>
      <w:r w:rsidR="00D366AD">
        <w:t xml:space="preserve"> Luft</w:t>
      </w:r>
      <w:r w:rsidR="00FD4BFA">
        <w:t>, UIT Cambridge Ltd</w:t>
      </w:r>
      <w:r w:rsidR="004E77DD" w:rsidRPr="002A7E48">
        <w:t>, 201</w:t>
      </w:r>
      <w:r w:rsidR="00FD4BFA">
        <w:t>9</w:t>
      </w:r>
    </w:p>
    <w:p w14:paraId="3ABC89F0" w14:textId="0D2C979B" w:rsidR="00FD4BFA" w:rsidRDefault="00EE33E2" w:rsidP="000E1799">
      <w:pPr>
        <w:pStyle w:val="AufzhlungUV11"/>
        <w:spacing w:line="240" w:lineRule="auto"/>
      </w:pPr>
      <w:r>
        <w:t xml:space="preserve">V. Quaschning: Regenerative Energiesysteme, </w:t>
      </w:r>
      <w:r w:rsidR="00EE6F22">
        <w:t>Carl Hanser Verlag München, 2015</w:t>
      </w:r>
    </w:p>
    <w:sectPr w:rsidR="00FD4BFA" w:rsidSect="00442596">
      <w:headerReference w:type="default" r:id="rId21"/>
      <w:footerReference w:type="default" r:id="rId22"/>
      <w:pgSz w:w="11906" w:h="16838" w:code="9"/>
      <w:pgMar w:top="1418" w:right="1418" w:bottom="1134" w:left="1418" w:header="567" w:footer="55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51BEC6" w14:textId="77777777" w:rsidR="00BA6722" w:rsidRDefault="00BA6722">
      <w:r>
        <w:separator/>
      </w:r>
    </w:p>
  </w:endnote>
  <w:endnote w:type="continuationSeparator" w:id="0">
    <w:p w14:paraId="3C16308D" w14:textId="77777777" w:rsidR="00BA6722" w:rsidRDefault="00BA67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A7B6DC" w14:textId="2793CEB3" w:rsidR="00F2528D" w:rsidRPr="000868CF" w:rsidRDefault="00D0705F" w:rsidP="002509A5">
    <w:pPr>
      <w:pStyle w:val="Fuzeile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57728" behindDoc="0" locked="0" layoutInCell="1" allowOverlap="1" wp14:anchorId="1504B60D" wp14:editId="695972BE">
              <wp:simplePos x="0" y="0"/>
              <wp:positionH relativeFrom="column">
                <wp:posOffset>0</wp:posOffset>
              </wp:positionH>
              <wp:positionV relativeFrom="paragraph">
                <wp:posOffset>-21590</wp:posOffset>
              </wp:positionV>
              <wp:extent cx="5760720" cy="364490"/>
              <wp:effectExtent l="5080" t="20955" r="6350" b="5080"/>
              <wp:wrapNone/>
              <wp:docPr id="3" name="Group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60720" cy="364490"/>
                        <a:chOff x="1418" y="15888"/>
                        <a:chExt cx="9072" cy="574"/>
                      </a:xfrm>
                    </wpg:grpSpPr>
                    <pic:pic xmlns:pic="http://schemas.openxmlformats.org/drawingml/2006/picture">
                      <pic:nvPicPr>
                        <pic:cNvPr id="4" name="Picture 4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820" y="15894"/>
                          <a:ext cx="2267" cy="56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g:grpSp>
                      <wpg:cNvPr id="5" name="Group 50"/>
                      <wpg:cNvGrpSpPr>
                        <a:grpSpLocks/>
                      </wpg:cNvGrpSpPr>
                      <wpg:grpSpPr bwMode="auto">
                        <a:xfrm>
                          <a:off x="1418" y="15888"/>
                          <a:ext cx="3243" cy="573"/>
                          <a:chOff x="1418" y="15888"/>
                          <a:chExt cx="3243" cy="573"/>
                        </a:xfrm>
                      </wpg:grpSpPr>
                      <wps:wsp>
                        <wps:cNvPr id="6" name="AutoShape 39"/>
                        <wps:cNvCnPr>
                          <a:cxnSpLocks noChangeShapeType="1"/>
                        </wps:cNvCnPr>
                        <wps:spPr bwMode="auto">
                          <a:xfrm flipH="1">
                            <a:off x="1418" y="15894"/>
                            <a:ext cx="324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40"/>
                        <wps:cNvCnPr>
                          <a:cxnSpLocks noChangeShapeType="1"/>
                        </wps:cNvCnPr>
                        <wps:spPr bwMode="auto">
                          <a:xfrm flipH="1">
                            <a:off x="4661" y="15894"/>
                            <a:ext cx="0" cy="56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AutoShape 41"/>
                        <wps:cNvCnPr>
                          <a:cxnSpLocks noChangeShapeType="1"/>
                        </wps:cNvCnPr>
                        <wps:spPr bwMode="auto">
                          <a:xfrm flipH="1">
                            <a:off x="4661" y="15888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  <wpg:grpSp>
                      <wpg:cNvPr id="9" name="Group 49"/>
                      <wpg:cNvGrpSpPr>
                        <a:grpSpLocks/>
                      </wpg:cNvGrpSpPr>
                      <wpg:grpSpPr bwMode="auto">
                        <a:xfrm>
                          <a:off x="7247" y="15888"/>
                          <a:ext cx="3243" cy="573"/>
                          <a:chOff x="7247" y="15888"/>
                          <a:chExt cx="3243" cy="573"/>
                        </a:xfrm>
                      </wpg:grpSpPr>
                      <wps:wsp>
                        <wps:cNvPr id="10" name="AutoShape 29"/>
                        <wps:cNvCnPr>
                          <a:cxnSpLocks noChangeShapeType="1"/>
                        </wps:cNvCnPr>
                        <wps:spPr bwMode="auto">
                          <a:xfrm>
                            <a:off x="7247" y="15894"/>
                            <a:ext cx="324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AutoShape 30"/>
                        <wps:cNvCnPr>
                          <a:cxnSpLocks noChangeShapeType="1"/>
                        </wps:cNvCnPr>
                        <wps:spPr bwMode="auto">
                          <a:xfrm>
                            <a:off x="7247" y="15894"/>
                            <a:ext cx="0" cy="56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AutoShape 31"/>
                        <wps:cNvCnPr>
                          <a:cxnSpLocks noChangeShapeType="1"/>
                        </wps:cNvCnPr>
                        <wps:spPr bwMode="auto">
                          <a:xfrm>
                            <a:off x="7247" y="15888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7BA5E172" id="Group 51" o:spid="_x0000_s1026" style="position:absolute;margin-left:0;margin-top:-1.7pt;width:453.6pt;height:28.7pt;z-index:251657728" coordorigin="1418,15888" coordsize="9072,5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VF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T/////////////////////////////////////////9t7y////////////&#10;//////////////////////////////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uX3////////////////&#10;///////////////////////6tJSw9v/////////////////////////////////////ml2+S4f//&#10;///////////////////////////////////5s5Sv9f//////////////////////////////////&#10;////+eT2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2wabK////////&#10;//////////////////////////////+4elB/0f///////////////////////////////////+KW&#10;TQNYuv///////////////////////////////////9GNaUpxx///////////////////////////&#10;//////////HRvJiy7f///////////////////////////////////////+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MC1r6yqra2xt8DF0Nnj+///////////////////&#10;////74lgWVZUV1ldY2VtdX6RqMPs+f///////////////////5c1DQkFAgAAAAAAHUx5osz3////&#10;/////////////////7xcAwAAAAAADTBXgq3Y/////////////////////////9x/JwAGHDRPbI2u&#10;1v////////////////////////////yfQztSa4ahwOP////////////////////////////////C&#10;fYWgutb2///////////////////////////////////+ztTz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z7+7u7/X8////////////////////&#10;//////////////Ovm5qbnqWuurzE1Ob///////////////////////////eXVExPVFtlboCXwOf/&#10;//////////////////////////+uVAAbNlJwjKvL9v/////////////////////////////Kaz9j&#10;f5283vz////////////////////////////////nmYOsyOf/////////////////////////////&#10;////////28z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2" o:spid="_x0000_s1027" type="#_x0000_t75" style="position:absolute;left:4820;top:15894;width:2267;height: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">
                <v:imagedata r:id="rId2" o:title=""/>
              </v:shape>
              <v:group id="Group 50" o:spid="_x0000_s1028" style="position:absolute;left:1418;top:15888;width:3243;height:573" coordorigin="1418,15888" coordsize="3243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39" o:spid="_x0000_s1029" type="#_x0000_t32" style="position:absolute;left:1418;top:15894;width:3243;height: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" strokecolor="gray"/>
                <v:shape id="AutoShape 40" o:spid="_x0000_s1030" type="#_x0000_t32" style="position:absolute;left:4661;top:15894;width:0;height:56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" strokecolor="gray"/>
                <v:shape id="AutoShape 41" o:spid="_x0000_s1031" type="#_x0000_t32" style="position:absolute;left:4661;top:15888;width:0;height:30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" strokecolor="gray" strokeweight="2pt"/>
              </v:group>
              <v:group id="Group 49" o:spid="_x0000_s1032" style="position:absolute;left:7247;top:15888;width:3243;height:573" coordorigin="7247,15888" coordsize="3243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<v:shape id="AutoShape 29" o:spid="_x0000_s1033" type="#_x0000_t32" style="position:absolute;left:7247;top:15894;width:3243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" strokecolor="gray"/>
                <v:shape id="AutoShape 30" o:spid="_x0000_s1034" type="#_x0000_t32" style="position:absolute;left:7247;top:15894;width:0;height:56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" strokecolor="gray"/>
                <v:shape id="AutoShape 31" o:spid="_x0000_s1035" type="#_x0000_t32" style="position:absolute;left:7247;top:15888;width:0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" strokecolor="gray" strokeweight="2pt"/>
              </v:group>
            </v:group>
          </w:pict>
        </mc:Fallback>
      </mc:AlternateContent>
    </w:r>
    <w:r>
      <w:rPr>
        <w:noProof/>
      </w:rPr>
      <mc:AlternateContent>
        <mc:Choice Requires="wps">
          <w:drawing>
            <wp:inline distT="0" distB="0" distL="0" distR="0" wp14:anchorId="70C8D282" wp14:editId="0F5E208D">
              <wp:extent cx="294640" cy="172720"/>
              <wp:effectExtent l="9525" t="13335" r="10160" b="13970"/>
              <wp:docPr id="2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4640" cy="1727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BFBFB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3E6411C" w14:textId="77777777" w:rsidR="00103919" w:rsidRPr="00CB63FE" w:rsidRDefault="00103919" w:rsidP="00103919">
                          <w:pPr>
                            <w:jc w:val="center"/>
                            <w:rPr>
                              <w:color w:val="7F7F7F"/>
                              <w:sz w:val="18"/>
                            </w:rPr>
                          </w:pP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begin"/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instrText>PAGE   \* MERGEFORMAT</w:instrText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separate"/>
                          </w:r>
                          <w:r w:rsidR="00DF3BF2">
                            <w:rPr>
                              <w:noProof/>
                              <w:color w:val="7F7F7F"/>
                              <w:sz w:val="18"/>
                            </w:rPr>
                            <w:t>1</w:t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1800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70C8D282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30" type="#_x0000_t202" style="width:23.2pt;height:13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" strokecolor="#bfbfbf">
              <v:textbox inset="0,.5mm,0,.5mm">
                <w:txbxContent>
                  <w:p w14:paraId="43E6411C" w14:textId="77777777" w:rsidR="00103919" w:rsidRPr="00CB63FE" w:rsidRDefault="00103919" w:rsidP="00103919">
                    <w:pPr>
                      <w:jc w:val="center"/>
                      <w:rPr>
                        <w:color w:val="7F7F7F"/>
                        <w:sz w:val="18"/>
                      </w:rPr>
                    </w:pPr>
                    <w:r w:rsidRPr="00CB63FE">
                      <w:rPr>
                        <w:color w:val="7F7F7F"/>
                        <w:sz w:val="18"/>
                      </w:rPr>
                      <w:fldChar w:fldCharType="begin"/>
                    </w:r>
                    <w:r w:rsidRPr="00CB63FE">
                      <w:rPr>
                        <w:color w:val="7F7F7F"/>
                        <w:sz w:val="18"/>
                      </w:rPr>
                      <w:instrText>PAGE   \* MERGEFORMAT</w:instrText>
                    </w:r>
                    <w:r w:rsidRPr="00CB63FE">
                      <w:rPr>
                        <w:color w:val="7F7F7F"/>
                        <w:sz w:val="18"/>
                      </w:rPr>
                      <w:fldChar w:fldCharType="separate"/>
                    </w:r>
                    <w:r w:rsidR="00DF3BF2">
                      <w:rPr>
                        <w:noProof/>
                        <w:color w:val="7F7F7F"/>
                        <w:sz w:val="18"/>
                      </w:rPr>
                      <w:t>1</w:t>
                    </w:r>
                    <w:r w:rsidRPr="00CB63FE">
                      <w:rPr>
                        <w:color w:val="7F7F7F"/>
                        <w:sz w:val="18"/>
                      </w:rPr>
                      <w:fldChar w:fldCharType="end"/>
                    </w:r>
                  </w:p>
                </w:txbxContent>
              </v:textbox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A30DC7" w14:textId="77777777" w:rsidR="00BA6722" w:rsidRDefault="00BA6722">
      <w:r>
        <w:separator/>
      </w:r>
    </w:p>
  </w:footnote>
  <w:footnote w:type="continuationSeparator" w:id="0">
    <w:p w14:paraId="445C9F29" w14:textId="77777777" w:rsidR="00BA6722" w:rsidRDefault="00BA67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C58537" w14:textId="3A32B1CF" w:rsidR="00F2528D" w:rsidRPr="002509A5" w:rsidRDefault="00D0705F" w:rsidP="00BF1ECD">
    <w:pPr>
      <w:pStyle w:val="Kopfzeile"/>
      <w:jc w:val="right"/>
      <w:rPr>
        <w:b/>
        <w:color w:val="7F7F7F"/>
      </w:rPr>
    </w:pPr>
    <w:r>
      <w:rPr>
        <w:b/>
        <w:noProof/>
        <w:color w:val="7F7F7F"/>
      </w:rPr>
      <mc:AlternateContent>
        <mc:Choice Requires="wpg">
          <w:drawing>
            <wp:anchor distT="0" distB="0" distL="114300" distR="114300" simplePos="0" relativeHeight="251656704" behindDoc="0" locked="0" layoutInCell="1" allowOverlap="1" wp14:anchorId="220AD7C7" wp14:editId="42868B10">
              <wp:simplePos x="0" y="0"/>
              <wp:positionH relativeFrom="column">
                <wp:posOffset>-19050</wp:posOffset>
              </wp:positionH>
              <wp:positionV relativeFrom="paragraph">
                <wp:posOffset>-6985</wp:posOffset>
              </wp:positionV>
              <wp:extent cx="5779135" cy="353695"/>
              <wp:effectExtent l="5080" t="19685" r="6985" b="0"/>
              <wp:wrapNone/>
              <wp:docPr id="13" name="Group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79135" cy="353695"/>
                        <a:chOff x="1388" y="556"/>
                        <a:chExt cx="9101" cy="557"/>
                      </a:xfrm>
                    </wpg:grpSpPr>
                    <pic:pic xmlns:pic="http://schemas.openxmlformats.org/drawingml/2006/picture">
                      <pic:nvPicPr>
                        <pic:cNvPr id="14" name="Picture 2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88" y="567"/>
                          <a:ext cx="1213" cy="5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5" name="Line 19"/>
                      <wps:cNvCnPr>
                        <a:cxnSpLocks noChangeShapeType="1"/>
                      </wps:cNvCnPr>
                      <wps:spPr bwMode="auto">
                        <a:xfrm>
                          <a:off x="2807" y="851"/>
                          <a:ext cx="7682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g:grpSp>
                      <wpg:cNvPr id="16" name="Group 47"/>
                      <wpg:cNvGrpSpPr>
                        <a:grpSpLocks/>
                      </wpg:cNvGrpSpPr>
                      <wpg:grpSpPr bwMode="auto">
                        <a:xfrm>
                          <a:off x="2807" y="556"/>
                          <a:ext cx="1" cy="538"/>
                          <a:chOff x="2807" y="556"/>
                          <a:chExt cx="1" cy="538"/>
                        </a:xfrm>
                      </wpg:grpSpPr>
                      <wps:wsp>
                        <wps:cNvPr id="17" name="AutoShape 21"/>
                        <wps:cNvCnPr>
                          <a:cxnSpLocks noChangeShapeType="1"/>
                        </wps:cNvCnPr>
                        <wps:spPr bwMode="auto">
                          <a:xfrm>
                            <a:off x="2807" y="567"/>
                            <a:ext cx="0" cy="52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AutoShape 22"/>
                        <wps:cNvCnPr>
                          <a:cxnSpLocks noChangeShapeType="1"/>
                        </wps:cNvCnPr>
                        <wps:spPr bwMode="auto">
                          <a:xfrm>
                            <a:off x="2807" y="556"/>
                            <a:ext cx="1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195F39A9" id="Group 48" o:spid="_x0000_s1026" style="position:absolute;margin-left:-1.5pt;margin-top:-.55pt;width:455.05pt;height:27.85pt;z-index:251656704" coordorigin="1388,556" coordsize="9101,557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0" o:spid="_x0000_s1027" type="#_x0000_t75" style="position:absolute;left:1388;top:567;width:1213;height:5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">
                <v:imagedata r:id="rId2" o:title=""/>
              </v:shape>
              <v:line id="Line 19" o:spid="_x0000_s1028" style="position:absolute;visibility:visible;mso-wrap-style:square" from="2807,851" to="10489,8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" strokecolor="gray"/>
              <v:group id="Group 47" o:spid="_x0000_s1029" style="position:absolute;left:2807;top:556;width:1;height:538" coordorigin="2807,556" coordsize="1,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1" o:spid="_x0000_s1030" type="#_x0000_t32" style="position:absolute;left:2807;top:567;width:0;height:52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" strokecolor="gray"/>
                <v:shape id="AutoShape 22" o:spid="_x0000_s1031" type="#_x0000_t32" style="position:absolute;left:2807;top:556;width:1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" strokecolor="gray" strokeweight="2pt"/>
              </v:group>
            </v:group>
          </w:pict>
        </mc:Fallback>
      </mc:AlternateContent>
    </w:r>
    <w:r w:rsidR="00641ACB">
      <w:rPr>
        <w:b/>
        <w:noProof/>
        <w:color w:val="7F7F7F"/>
      </w:rPr>
      <w:t xml:space="preserve">Technik der Nachhaltigkeit </w:t>
    </w:r>
    <w:r w:rsidR="00641ACB" w:rsidRPr="00CD2077">
      <w:rPr>
        <w:b/>
        <w:noProof/>
        <w:color w:val="7F7F7F"/>
      </w:rPr>
      <w:t>–</w:t>
    </w:r>
    <w:r w:rsidR="00641ACB">
      <w:rPr>
        <w:b/>
        <w:noProof/>
        <w:color w:val="7F7F7F"/>
      </w:rPr>
      <w:t xml:space="preserve"> Windenergie</w:t>
    </w:r>
    <w:r w:rsidR="00FB4EA8">
      <w:rPr>
        <w:b/>
        <w:noProof/>
        <w:color w:val="7F7F7F"/>
      </w:rPr>
      <w:t xml:space="preserve"> </w:t>
    </w:r>
    <w:r w:rsidR="00FB4EA8" w:rsidRPr="00CD2077">
      <w:rPr>
        <w:b/>
        <w:noProof/>
        <w:color w:val="7F7F7F"/>
      </w:rPr>
      <w:t>–</w:t>
    </w:r>
    <w:r w:rsidR="00FB4EA8">
      <w:rPr>
        <w:b/>
        <w:noProof/>
        <w:color w:val="7F7F7F"/>
      </w:rPr>
      <w:t xml:space="preserve"> </w:t>
    </w:r>
    <w:r w:rsidR="006F6D22">
      <w:rPr>
        <w:b/>
        <w:noProof/>
        <w:color w:val="7F7F7F"/>
      </w:rPr>
      <w:t>Auswert</w:t>
    </w:r>
    <w:r w:rsidR="00FB4EA8">
      <w:rPr>
        <w:b/>
        <w:noProof/>
        <w:color w:val="7F7F7F"/>
      </w:rPr>
      <w:t>aufgabe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2"/>
    <w:multiLevelType w:val="singleLevel"/>
    <w:tmpl w:val="0DA84020"/>
    <w:lvl w:ilvl="0">
      <w:start w:val="1"/>
      <w:numFmt w:val="bullet"/>
      <w:pStyle w:val="Aufzhlungszeichen3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</w:rPr>
    </w:lvl>
  </w:abstractNum>
  <w:abstractNum w:abstractNumId="1" w15:restartNumberingAfterBreak="0">
    <w:nsid w:val="FFFFFF89"/>
    <w:multiLevelType w:val="singleLevel"/>
    <w:tmpl w:val="725EFCFA"/>
    <w:lvl w:ilvl="0">
      <w:start w:val="1"/>
      <w:numFmt w:val="bullet"/>
      <w:pStyle w:val="Aufzhlungszeichen"/>
      <w:lvlText w:val="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  <w:b/>
        <w:i w:val="0"/>
        <w:color w:val="336699"/>
        <w:sz w:val="24"/>
        <w:szCs w:val="24"/>
      </w:rPr>
    </w:lvl>
  </w:abstractNum>
  <w:abstractNum w:abstractNumId="2" w15:restartNumberingAfterBreak="0">
    <w:nsid w:val="043F2442"/>
    <w:multiLevelType w:val="multilevel"/>
    <w:tmpl w:val="60FC37BC"/>
    <w:lvl w:ilvl="0">
      <w:start w:val="1"/>
      <w:numFmt w:val="decimal"/>
      <w:lvlText w:val="(%1)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b/>
        <w:bCs/>
        <w:i w:val="0"/>
        <w:kern w:val="32"/>
        <w:sz w:val="24"/>
        <w:szCs w:val="22"/>
        <w:u w:color="000000"/>
      </w:rPr>
    </w:lvl>
    <w:lvl w:ilvl="1">
      <w:start w:val="1"/>
      <w:numFmt w:val="decimal"/>
      <w:lvlText w:val="%1.%2"/>
      <w:lvlJc w:val="left"/>
      <w:rPr>
        <w:rFonts w:hint="default"/>
        <w:b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3" w15:restartNumberingAfterBreak="0">
    <w:nsid w:val="06EC4143"/>
    <w:multiLevelType w:val="hybridMultilevel"/>
    <w:tmpl w:val="34AE50FE"/>
    <w:lvl w:ilvl="0" w:tplc="E6D413E2">
      <w:start w:val="1"/>
      <w:numFmt w:val="decimal"/>
      <w:pStyle w:val="berschrift4Bsp"/>
      <w:lvlText w:val="Bsp %1"/>
      <w:lvlJc w:val="left"/>
      <w:pPr>
        <w:tabs>
          <w:tab w:val="num" w:pos="0"/>
        </w:tabs>
        <w:ind w:left="357" w:hanging="357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F63806"/>
    <w:multiLevelType w:val="hybridMultilevel"/>
    <w:tmpl w:val="D9AAC79C"/>
    <w:lvl w:ilvl="0" w:tplc="657CB564">
      <w:start w:val="1"/>
      <w:numFmt w:val="bullet"/>
      <w:pStyle w:val="AufzhlungUV10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341F7A"/>
    <w:multiLevelType w:val="hybridMultilevel"/>
    <w:tmpl w:val="9BA45A2C"/>
    <w:lvl w:ilvl="0" w:tplc="33F0EA32">
      <w:start w:val="1"/>
      <w:numFmt w:val="bullet"/>
      <w:pStyle w:val="Aufzhlungszeichen2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F61152"/>
    <w:multiLevelType w:val="hybridMultilevel"/>
    <w:tmpl w:val="B9800F28"/>
    <w:lvl w:ilvl="0" w:tplc="434E89AA">
      <w:start w:val="1"/>
      <w:numFmt w:val="decimal"/>
      <w:pStyle w:val="Liste"/>
      <w:lvlText w:val="(%1)"/>
      <w:lvlJc w:val="left"/>
      <w:pPr>
        <w:tabs>
          <w:tab w:val="num" w:pos="357"/>
        </w:tabs>
        <w:ind w:left="924" w:hanging="357"/>
      </w:pPr>
      <w:rPr>
        <w:rFonts w:ascii="Arial" w:hAnsi="Arial" w:hint="default"/>
        <w:b w:val="0"/>
        <w:i w:val="0"/>
        <w:sz w:val="20"/>
        <w:szCs w:val="20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4074E64"/>
    <w:multiLevelType w:val="hybridMultilevel"/>
    <w:tmpl w:val="FB300292"/>
    <w:lvl w:ilvl="0" w:tplc="6986B756">
      <w:start w:val="1"/>
      <w:numFmt w:val="bullet"/>
      <w:pStyle w:val="ABListeLK"/>
      <w:lvlText w:val=""/>
      <w:lvlJc w:val="left"/>
      <w:pPr>
        <w:ind w:left="360" w:hanging="360"/>
      </w:pPr>
      <w:rPr>
        <w:rFonts w:ascii="Wingdings 3" w:hAnsi="Wingdings 3" w:hint="default"/>
        <w:b w:val="0"/>
        <w:i w:val="0"/>
        <w:color w:val="003366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9F478AF"/>
    <w:multiLevelType w:val="hybridMultilevel"/>
    <w:tmpl w:val="53FA110A"/>
    <w:lvl w:ilvl="0" w:tplc="115A2138">
      <w:start w:val="1"/>
      <w:numFmt w:val="bullet"/>
      <w:pStyle w:val="AufzhlungUV11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5D1B91"/>
    <w:multiLevelType w:val="hybridMultilevel"/>
    <w:tmpl w:val="435ED73C"/>
    <w:lvl w:ilvl="0" w:tplc="A2F628B8">
      <w:start w:val="1"/>
      <w:numFmt w:val="bullet"/>
      <w:pStyle w:val="AufzhlungHW9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0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0C5876"/>
    <w:multiLevelType w:val="hybridMultilevel"/>
    <w:tmpl w:val="5CF45176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214A0F"/>
    <w:multiLevelType w:val="singleLevel"/>
    <w:tmpl w:val="1AA0BB44"/>
    <w:lvl w:ilvl="0">
      <w:start w:val="1"/>
      <w:numFmt w:val="bullet"/>
      <w:pStyle w:val="Aufzhlungszeichen3HW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</w:abstractNum>
  <w:abstractNum w:abstractNumId="12" w15:restartNumberingAfterBreak="0">
    <w:nsid w:val="3FE03508"/>
    <w:multiLevelType w:val="hybridMultilevel"/>
    <w:tmpl w:val="515E198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679666C"/>
    <w:multiLevelType w:val="hybridMultilevel"/>
    <w:tmpl w:val="F10011B6"/>
    <w:lvl w:ilvl="0" w:tplc="A60EEE90">
      <w:start w:val="1"/>
      <w:numFmt w:val="decimal"/>
      <w:pStyle w:val="ABListe"/>
      <w:lvlText w:val="(%1)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b w:val="0"/>
        <w:i w:val="0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AEF7703"/>
    <w:multiLevelType w:val="hybridMultilevel"/>
    <w:tmpl w:val="F32A3026"/>
    <w:lvl w:ilvl="0" w:tplc="A176B2D6">
      <w:start w:val="1"/>
      <w:numFmt w:val="bullet"/>
      <w:pStyle w:val="AufzhlungUV8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18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3A17E1A"/>
    <w:multiLevelType w:val="hybridMultilevel"/>
    <w:tmpl w:val="4E86BB40"/>
    <w:lvl w:ilvl="0" w:tplc="2570A59E">
      <w:start w:val="1"/>
      <w:numFmt w:val="bullet"/>
      <w:pStyle w:val="AufzhlungHW8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18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4772B64"/>
    <w:multiLevelType w:val="hybridMultilevel"/>
    <w:tmpl w:val="A7CCDC96"/>
    <w:lvl w:ilvl="0" w:tplc="F586D396">
      <w:start w:val="1"/>
      <w:numFmt w:val="bullet"/>
      <w:pStyle w:val="AufzhlungszeichenMaterial"/>
      <w:lvlText w:val=""/>
      <w:lvlJc w:val="left"/>
      <w:pPr>
        <w:tabs>
          <w:tab w:val="num" w:pos="360"/>
        </w:tabs>
        <w:ind w:left="360" w:hanging="360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AC45390"/>
    <w:multiLevelType w:val="hybridMultilevel"/>
    <w:tmpl w:val="C338C32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6228B5"/>
    <w:multiLevelType w:val="hybridMultilevel"/>
    <w:tmpl w:val="BB16E896"/>
    <w:lvl w:ilvl="0" w:tplc="BA90D03A">
      <w:start w:val="1"/>
      <w:numFmt w:val="bullet"/>
      <w:pStyle w:val="AufzhlungM"/>
      <w:lvlText w:val="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D41369C"/>
    <w:multiLevelType w:val="hybridMultilevel"/>
    <w:tmpl w:val="1360BFF4"/>
    <w:lvl w:ilvl="0" w:tplc="70EA1A7C">
      <w:start w:val="1"/>
      <w:numFmt w:val="bullet"/>
      <w:pStyle w:val="AufzhlungHW11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D5076C3"/>
    <w:multiLevelType w:val="hybridMultilevel"/>
    <w:tmpl w:val="F0FCB760"/>
    <w:lvl w:ilvl="0" w:tplc="4C94477A">
      <w:start w:val="1"/>
      <w:numFmt w:val="bullet"/>
      <w:pStyle w:val="AufzhlungUV9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0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488554C"/>
    <w:multiLevelType w:val="hybridMultilevel"/>
    <w:tmpl w:val="F5345752"/>
    <w:lvl w:ilvl="0" w:tplc="1758F170">
      <w:start w:val="1"/>
      <w:numFmt w:val="bullet"/>
      <w:pStyle w:val="Aufzhlungszeichen2HW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63C1EEC"/>
    <w:multiLevelType w:val="hybridMultilevel"/>
    <w:tmpl w:val="3648D20A"/>
    <w:lvl w:ilvl="0" w:tplc="C24C7AA8">
      <w:start w:val="1"/>
      <w:numFmt w:val="bullet"/>
      <w:pStyle w:val="Liste2"/>
      <w:lvlText w:val=""/>
      <w:lvlJc w:val="left"/>
      <w:pPr>
        <w:tabs>
          <w:tab w:val="num" w:pos="357"/>
        </w:tabs>
        <w:ind w:left="641" w:hanging="284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23" w15:restartNumberingAfterBreak="0">
    <w:nsid w:val="7D57445F"/>
    <w:multiLevelType w:val="hybridMultilevel"/>
    <w:tmpl w:val="882693C6"/>
    <w:lvl w:ilvl="0" w:tplc="A0BA8F54">
      <w:start w:val="1"/>
      <w:numFmt w:val="bullet"/>
      <w:pStyle w:val="AufzhlungHW10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32537736">
    <w:abstractNumId w:val="2"/>
  </w:num>
  <w:num w:numId="2" w16cid:durableId="1587375514">
    <w:abstractNumId w:val="6"/>
  </w:num>
  <w:num w:numId="3" w16cid:durableId="437456479">
    <w:abstractNumId w:val="1"/>
  </w:num>
  <w:num w:numId="4" w16cid:durableId="552738399">
    <w:abstractNumId w:val="22"/>
  </w:num>
  <w:num w:numId="5" w16cid:durableId="539325791">
    <w:abstractNumId w:val="0"/>
  </w:num>
  <w:num w:numId="6" w16cid:durableId="1308240536">
    <w:abstractNumId w:val="16"/>
  </w:num>
  <w:num w:numId="7" w16cid:durableId="1856573847">
    <w:abstractNumId w:val="13"/>
  </w:num>
  <w:num w:numId="8" w16cid:durableId="575750927">
    <w:abstractNumId w:val="3"/>
  </w:num>
  <w:num w:numId="9" w16cid:durableId="1289700047">
    <w:abstractNumId w:val="18"/>
  </w:num>
  <w:num w:numId="10" w16cid:durableId="105202843">
    <w:abstractNumId w:val="11"/>
  </w:num>
  <w:num w:numId="11" w16cid:durableId="815219930">
    <w:abstractNumId w:val="7"/>
  </w:num>
  <w:num w:numId="12" w16cid:durableId="664019374">
    <w:abstractNumId w:val="21"/>
  </w:num>
  <w:num w:numId="13" w16cid:durableId="71464692">
    <w:abstractNumId w:val="5"/>
  </w:num>
  <w:num w:numId="14" w16cid:durableId="1935238217">
    <w:abstractNumId w:val="23"/>
  </w:num>
  <w:num w:numId="15" w16cid:durableId="1275749719">
    <w:abstractNumId w:val="19"/>
  </w:num>
  <w:num w:numId="16" w16cid:durableId="1903904917">
    <w:abstractNumId w:val="15"/>
  </w:num>
  <w:num w:numId="17" w16cid:durableId="28335471">
    <w:abstractNumId w:val="4"/>
  </w:num>
  <w:num w:numId="18" w16cid:durableId="1916279250">
    <w:abstractNumId w:val="8"/>
  </w:num>
  <w:num w:numId="19" w16cid:durableId="1633707881">
    <w:abstractNumId w:val="20"/>
  </w:num>
  <w:num w:numId="20" w16cid:durableId="786587567">
    <w:abstractNumId w:val="9"/>
  </w:num>
  <w:num w:numId="21" w16cid:durableId="1027484772">
    <w:abstractNumId w:val="14"/>
  </w:num>
  <w:num w:numId="22" w16cid:durableId="536937186">
    <w:abstractNumId w:val="17"/>
  </w:num>
  <w:num w:numId="23" w16cid:durableId="64884772">
    <w:abstractNumId w:val="12"/>
  </w:num>
  <w:num w:numId="24" w16cid:durableId="844830494">
    <w:abstractNumId w:val="10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>
      <o:colormru v:ext="edit" colors="#ffc,#679fd1,#193b5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3BDF"/>
    <w:rsid w:val="000015F0"/>
    <w:rsid w:val="00001801"/>
    <w:rsid w:val="00007BAC"/>
    <w:rsid w:val="000120C3"/>
    <w:rsid w:val="000122C9"/>
    <w:rsid w:val="000139C4"/>
    <w:rsid w:val="0001455D"/>
    <w:rsid w:val="000178D1"/>
    <w:rsid w:val="00025196"/>
    <w:rsid w:val="00034823"/>
    <w:rsid w:val="0003593C"/>
    <w:rsid w:val="000401B1"/>
    <w:rsid w:val="00040D0C"/>
    <w:rsid w:val="00044483"/>
    <w:rsid w:val="00051262"/>
    <w:rsid w:val="000516DE"/>
    <w:rsid w:val="0005533B"/>
    <w:rsid w:val="0005798F"/>
    <w:rsid w:val="00060B85"/>
    <w:rsid w:val="00062EC7"/>
    <w:rsid w:val="00063BDF"/>
    <w:rsid w:val="00066FC1"/>
    <w:rsid w:val="00074EF4"/>
    <w:rsid w:val="00076043"/>
    <w:rsid w:val="00082C1F"/>
    <w:rsid w:val="00082D10"/>
    <w:rsid w:val="000851AC"/>
    <w:rsid w:val="000868CF"/>
    <w:rsid w:val="00086DD7"/>
    <w:rsid w:val="00087DFD"/>
    <w:rsid w:val="000942B9"/>
    <w:rsid w:val="000947AD"/>
    <w:rsid w:val="000948E6"/>
    <w:rsid w:val="00097E56"/>
    <w:rsid w:val="000A09AF"/>
    <w:rsid w:val="000B62E4"/>
    <w:rsid w:val="000C215A"/>
    <w:rsid w:val="000C7C46"/>
    <w:rsid w:val="000E0183"/>
    <w:rsid w:val="000E1799"/>
    <w:rsid w:val="000E1859"/>
    <w:rsid w:val="000E2735"/>
    <w:rsid w:val="000E632A"/>
    <w:rsid w:val="000F0F01"/>
    <w:rsid w:val="000F4EDC"/>
    <w:rsid w:val="000F640B"/>
    <w:rsid w:val="001023EB"/>
    <w:rsid w:val="00103919"/>
    <w:rsid w:val="0010563D"/>
    <w:rsid w:val="00111F68"/>
    <w:rsid w:val="001124BC"/>
    <w:rsid w:val="0011413E"/>
    <w:rsid w:val="001150DA"/>
    <w:rsid w:val="00117ED9"/>
    <w:rsid w:val="00125EB4"/>
    <w:rsid w:val="0012669B"/>
    <w:rsid w:val="00126C1C"/>
    <w:rsid w:val="00131F3C"/>
    <w:rsid w:val="00133769"/>
    <w:rsid w:val="00140FD7"/>
    <w:rsid w:val="00154AD9"/>
    <w:rsid w:val="00161D8C"/>
    <w:rsid w:val="001658C2"/>
    <w:rsid w:val="00167F05"/>
    <w:rsid w:val="00171293"/>
    <w:rsid w:val="00174C9B"/>
    <w:rsid w:val="001814CF"/>
    <w:rsid w:val="00192B22"/>
    <w:rsid w:val="00194133"/>
    <w:rsid w:val="00194C92"/>
    <w:rsid w:val="00195562"/>
    <w:rsid w:val="001A1C87"/>
    <w:rsid w:val="001A26F1"/>
    <w:rsid w:val="001A7DC6"/>
    <w:rsid w:val="001B2953"/>
    <w:rsid w:val="001B2F0D"/>
    <w:rsid w:val="001B457A"/>
    <w:rsid w:val="001B51B5"/>
    <w:rsid w:val="001C0155"/>
    <w:rsid w:val="001C0D0B"/>
    <w:rsid w:val="001C299B"/>
    <w:rsid w:val="001C2F69"/>
    <w:rsid w:val="001C3130"/>
    <w:rsid w:val="001C6168"/>
    <w:rsid w:val="001D4CD2"/>
    <w:rsid w:val="001D604A"/>
    <w:rsid w:val="001D6B5D"/>
    <w:rsid w:val="001D74ED"/>
    <w:rsid w:val="001E0400"/>
    <w:rsid w:val="001E10BB"/>
    <w:rsid w:val="001E2397"/>
    <w:rsid w:val="001E3445"/>
    <w:rsid w:val="001F037E"/>
    <w:rsid w:val="001F10BF"/>
    <w:rsid w:val="001F1CA6"/>
    <w:rsid w:val="001F2B45"/>
    <w:rsid w:val="001F44FD"/>
    <w:rsid w:val="0020643F"/>
    <w:rsid w:val="00206D87"/>
    <w:rsid w:val="00206D8E"/>
    <w:rsid w:val="002101A9"/>
    <w:rsid w:val="0021551E"/>
    <w:rsid w:val="002345B7"/>
    <w:rsid w:val="00234933"/>
    <w:rsid w:val="00247A0E"/>
    <w:rsid w:val="002509A5"/>
    <w:rsid w:val="002522B8"/>
    <w:rsid w:val="00255432"/>
    <w:rsid w:val="002559DB"/>
    <w:rsid w:val="00256AFE"/>
    <w:rsid w:val="00263169"/>
    <w:rsid w:val="00264E28"/>
    <w:rsid w:val="0026503B"/>
    <w:rsid w:val="002703D2"/>
    <w:rsid w:val="0027240F"/>
    <w:rsid w:val="00276934"/>
    <w:rsid w:val="00277AE4"/>
    <w:rsid w:val="0028093B"/>
    <w:rsid w:val="002810F2"/>
    <w:rsid w:val="00281D95"/>
    <w:rsid w:val="002A1DD0"/>
    <w:rsid w:val="002A2254"/>
    <w:rsid w:val="002A66C6"/>
    <w:rsid w:val="002A6886"/>
    <w:rsid w:val="002A6AC5"/>
    <w:rsid w:val="002A7E48"/>
    <w:rsid w:val="002B127C"/>
    <w:rsid w:val="002C3A21"/>
    <w:rsid w:val="002C3BFF"/>
    <w:rsid w:val="002C6430"/>
    <w:rsid w:val="002C6A9F"/>
    <w:rsid w:val="002D5E52"/>
    <w:rsid w:val="002D6038"/>
    <w:rsid w:val="002D7759"/>
    <w:rsid w:val="002E4C9D"/>
    <w:rsid w:val="002F6D5D"/>
    <w:rsid w:val="00301360"/>
    <w:rsid w:val="00302340"/>
    <w:rsid w:val="0030698C"/>
    <w:rsid w:val="00310080"/>
    <w:rsid w:val="00313326"/>
    <w:rsid w:val="00325B69"/>
    <w:rsid w:val="003317BE"/>
    <w:rsid w:val="003352E8"/>
    <w:rsid w:val="00337A1E"/>
    <w:rsid w:val="003500DC"/>
    <w:rsid w:val="00355321"/>
    <w:rsid w:val="00363A9B"/>
    <w:rsid w:val="00370A99"/>
    <w:rsid w:val="0037457F"/>
    <w:rsid w:val="00377666"/>
    <w:rsid w:val="00380E4B"/>
    <w:rsid w:val="003903A7"/>
    <w:rsid w:val="00391B5C"/>
    <w:rsid w:val="00392830"/>
    <w:rsid w:val="0039333C"/>
    <w:rsid w:val="003933F4"/>
    <w:rsid w:val="003968FB"/>
    <w:rsid w:val="00397FA4"/>
    <w:rsid w:val="003B33CA"/>
    <w:rsid w:val="003B5F15"/>
    <w:rsid w:val="003C65B7"/>
    <w:rsid w:val="003C7455"/>
    <w:rsid w:val="003D124C"/>
    <w:rsid w:val="003D21CA"/>
    <w:rsid w:val="003D289F"/>
    <w:rsid w:val="003D2A34"/>
    <w:rsid w:val="003D36B8"/>
    <w:rsid w:val="003E1CAC"/>
    <w:rsid w:val="003E1E79"/>
    <w:rsid w:val="003E5092"/>
    <w:rsid w:val="003E7F0F"/>
    <w:rsid w:val="003F4EF8"/>
    <w:rsid w:val="003F6801"/>
    <w:rsid w:val="003F7463"/>
    <w:rsid w:val="00400508"/>
    <w:rsid w:val="00401DE7"/>
    <w:rsid w:val="0040461A"/>
    <w:rsid w:val="00407AB5"/>
    <w:rsid w:val="00413FAA"/>
    <w:rsid w:val="004207BC"/>
    <w:rsid w:val="00425F79"/>
    <w:rsid w:val="00436519"/>
    <w:rsid w:val="00437655"/>
    <w:rsid w:val="00437D4E"/>
    <w:rsid w:val="00442596"/>
    <w:rsid w:val="00455FA5"/>
    <w:rsid w:val="00463AD4"/>
    <w:rsid w:val="004648C2"/>
    <w:rsid w:val="00466F66"/>
    <w:rsid w:val="00474C0A"/>
    <w:rsid w:val="00482167"/>
    <w:rsid w:val="00484A6E"/>
    <w:rsid w:val="00486C04"/>
    <w:rsid w:val="004879EB"/>
    <w:rsid w:val="0049134E"/>
    <w:rsid w:val="00497E4F"/>
    <w:rsid w:val="004A351F"/>
    <w:rsid w:val="004A3F04"/>
    <w:rsid w:val="004A5AFF"/>
    <w:rsid w:val="004B29B6"/>
    <w:rsid w:val="004B3959"/>
    <w:rsid w:val="004B70DD"/>
    <w:rsid w:val="004C50A9"/>
    <w:rsid w:val="004C7A7D"/>
    <w:rsid w:val="004D2E0F"/>
    <w:rsid w:val="004D3938"/>
    <w:rsid w:val="004D6E27"/>
    <w:rsid w:val="004E6D5C"/>
    <w:rsid w:val="004E6E41"/>
    <w:rsid w:val="004E7179"/>
    <w:rsid w:val="004E757F"/>
    <w:rsid w:val="004E77DD"/>
    <w:rsid w:val="004E7DC8"/>
    <w:rsid w:val="004F07C9"/>
    <w:rsid w:val="004F6FCB"/>
    <w:rsid w:val="004F78AB"/>
    <w:rsid w:val="00501FA2"/>
    <w:rsid w:val="005072ED"/>
    <w:rsid w:val="00507607"/>
    <w:rsid w:val="005114B0"/>
    <w:rsid w:val="00512B3A"/>
    <w:rsid w:val="00530811"/>
    <w:rsid w:val="00540784"/>
    <w:rsid w:val="00543808"/>
    <w:rsid w:val="00553685"/>
    <w:rsid w:val="00553EC3"/>
    <w:rsid w:val="00557617"/>
    <w:rsid w:val="00562369"/>
    <w:rsid w:val="005651A6"/>
    <w:rsid w:val="00567D0D"/>
    <w:rsid w:val="00570D36"/>
    <w:rsid w:val="00571A39"/>
    <w:rsid w:val="005732C1"/>
    <w:rsid w:val="00574351"/>
    <w:rsid w:val="00577F2E"/>
    <w:rsid w:val="00583833"/>
    <w:rsid w:val="0059315D"/>
    <w:rsid w:val="005953F2"/>
    <w:rsid w:val="005966BC"/>
    <w:rsid w:val="005A0200"/>
    <w:rsid w:val="005A1BB7"/>
    <w:rsid w:val="005A3172"/>
    <w:rsid w:val="005A5954"/>
    <w:rsid w:val="005A6CFB"/>
    <w:rsid w:val="005B0DB3"/>
    <w:rsid w:val="005B186B"/>
    <w:rsid w:val="005B2D1B"/>
    <w:rsid w:val="005B35AD"/>
    <w:rsid w:val="005B508D"/>
    <w:rsid w:val="005B55E5"/>
    <w:rsid w:val="005B5C61"/>
    <w:rsid w:val="005B5EC6"/>
    <w:rsid w:val="005B7404"/>
    <w:rsid w:val="005C1633"/>
    <w:rsid w:val="005C196E"/>
    <w:rsid w:val="005C3E56"/>
    <w:rsid w:val="005D28F7"/>
    <w:rsid w:val="005D323E"/>
    <w:rsid w:val="005D4D89"/>
    <w:rsid w:val="005E126F"/>
    <w:rsid w:val="005E399F"/>
    <w:rsid w:val="005E5382"/>
    <w:rsid w:val="005E66EF"/>
    <w:rsid w:val="005F4512"/>
    <w:rsid w:val="005F79EA"/>
    <w:rsid w:val="00600DAF"/>
    <w:rsid w:val="0060330B"/>
    <w:rsid w:val="00603A80"/>
    <w:rsid w:val="00606427"/>
    <w:rsid w:val="00606A95"/>
    <w:rsid w:val="00611F38"/>
    <w:rsid w:val="006138E7"/>
    <w:rsid w:val="00614068"/>
    <w:rsid w:val="006148ED"/>
    <w:rsid w:val="00623A4F"/>
    <w:rsid w:val="00623F66"/>
    <w:rsid w:val="00623FB5"/>
    <w:rsid w:val="00626659"/>
    <w:rsid w:val="0063372B"/>
    <w:rsid w:val="00636F3B"/>
    <w:rsid w:val="0063726C"/>
    <w:rsid w:val="00641ACB"/>
    <w:rsid w:val="00650A43"/>
    <w:rsid w:val="00651A00"/>
    <w:rsid w:val="00654F6D"/>
    <w:rsid w:val="00657376"/>
    <w:rsid w:val="00661300"/>
    <w:rsid w:val="00661E66"/>
    <w:rsid w:val="00663644"/>
    <w:rsid w:val="00665D41"/>
    <w:rsid w:val="0066646D"/>
    <w:rsid w:val="006717A4"/>
    <w:rsid w:val="00673706"/>
    <w:rsid w:val="00673FFD"/>
    <w:rsid w:val="006764F3"/>
    <w:rsid w:val="006803AA"/>
    <w:rsid w:val="00682339"/>
    <w:rsid w:val="00683879"/>
    <w:rsid w:val="006860FB"/>
    <w:rsid w:val="00686285"/>
    <w:rsid w:val="00690DA5"/>
    <w:rsid w:val="00691821"/>
    <w:rsid w:val="00693BE7"/>
    <w:rsid w:val="0069566C"/>
    <w:rsid w:val="006965F7"/>
    <w:rsid w:val="006A4012"/>
    <w:rsid w:val="006A5153"/>
    <w:rsid w:val="006B516B"/>
    <w:rsid w:val="006B6ED1"/>
    <w:rsid w:val="006B7E2A"/>
    <w:rsid w:val="006C0067"/>
    <w:rsid w:val="006C1FF4"/>
    <w:rsid w:val="006C4888"/>
    <w:rsid w:val="006C4F78"/>
    <w:rsid w:val="006C6CFF"/>
    <w:rsid w:val="006C70E1"/>
    <w:rsid w:val="006D00BF"/>
    <w:rsid w:val="006D10D4"/>
    <w:rsid w:val="006D5E53"/>
    <w:rsid w:val="006D5FCC"/>
    <w:rsid w:val="006E0FDA"/>
    <w:rsid w:val="006E409D"/>
    <w:rsid w:val="006E4B24"/>
    <w:rsid w:val="006F4537"/>
    <w:rsid w:val="006F6D22"/>
    <w:rsid w:val="00703B0F"/>
    <w:rsid w:val="0070431B"/>
    <w:rsid w:val="00704324"/>
    <w:rsid w:val="0070611F"/>
    <w:rsid w:val="00714809"/>
    <w:rsid w:val="0071520B"/>
    <w:rsid w:val="00715EE8"/>
    <w:rsid w:val="00720E28"/>
    <w:rsid w:val="00726A5B"/>
    <w:rsid w:val="007278A6"/>
    <w:rsid w:val="007349C1"/>
    <w:rsid w:val="00740AC3"/>
    <w:rsid w:val="00740F6B"/>
    <w:rsid w:val="007501C2"/>
    <w:rsid w:val="00757926"/>
    <w:rsid w:val="0076207A"/>
    <w:rsid w:val="0076520B"/>
    <w:rsid w:val="00776494"/>
    <w:rsid w:val="00784654"/>
    <w:rsid w:val="00790014"/>
    <w:rsid w:val="007944C0"/>
    <w:rsid w:val="00795D1C"/>
    <w:rsid w:val="00796F27"/>
    <w:rsid w:val="007A1398"/>
    <w:rsid w:val="007A3766"/>
    <w:rsid w:val="007A4855"/>
    <w:rsid w:val="007B080F"/>
    <w:rsid w:val="007B1591"/>
    <w:rsid w:val="007B5DC7"/>
    <w:rsid w:val="007B5E4E"/>
    <w:rsid w:val="007C16BD"/>
    <w:rsid w:val="007D0AB7"/>
    <w:rsid w:val="007D0EDD"/>
    <w:rsid w:val="007D2CEB"/>
    <w:rsid w:val="007E052A"/>
    <w:rsid w:val="007E56D0"/>
    <w:rsid w:val="007F5BA4"/>
    <w:rsid w:val="007F6D56"/>
    <w:rsid w:val="007F7F23"/>
    <w:rsid w:val="008000AE"/>
    <w:rsid w:val="00803398"/>
    <w:rsid w:val="008063BE"/>
    <w:rsid w:val="00807905"/>
    <w:rsid w:val="00812700"/>
    <w:rsid w:val="00814E22"/>
    <w:rsid w:val="00815012"/>
    <w:rsid w:val="00824521"/>
    <w:rsid w:val="0082534A"/>
    <w:rsid w:val="0083059D"/>
    <w:rsid w:val="008312C1"/>
    <w:rsid w:val="00831F54"/>
    <w:rsid w:val="00832F7C"/>
    <w:rsid w:val="0083777B"/>
    <w:rsid w:val="0085188B"/>
    <w:rsid w:val="00851F27"/>
    <w:rsid w:val="0085218E"/>
    <w:rsid w:val="00852C7A"/>
    <w:rsid w:val="00855018"/>
    <w:rsid w:val="008562CA"/>
    <w:rsid w:val="008720C3"/>
    <w:rsid w:val="00874CE6"/>
    <w:rsid w:val="0087501B"/>
    <w:rsid w:val="0088023F"/>
    <w:rsid w:val="00882D2D"/>
    <w:rsid w:val="008868B3"/>
    <w:rsid w:val="00887C9C"/>
    <w:rsid w:val="008919A6"/>
    <w:rsid w:val="008963E2"/>
    <w:rsid w:val="008A16E1"/>
    <w:rsid w:val="008A2F67"/>
    <w:rsid w:val="008B7D1F"/>
    <w:rsid w:val="008C35CC"/>
    <w:rsid w:val="008C479F"/>
    <w:rsid w:val="008C5CA4"/>
    <w:rsid w:val="008D3A51"/>
    <w:rsid w:val="008D6866"/>
    <w:rsid w:val="008F5FA5"/>
    <w:rsid w:val="008F7C3C"/>
    <w:rsid w:val="009015DC"/>
    <w:rsid w:val="00905F8D"/>
    <w:rsid w:val="0091333F"/>
    <w:rsid w:val="00925163"/>
    <w:rsid w:val="00925F79"/>
    <w:rsid w:val="00926BD9"/>
    <w:rsid w:val="009277B2"/>
    <w:rsid w:val="00927C3A"/>
    <w:rsid w:val="00934664"/>
    <w:rsid w:val="00934667"/>
    <w:rsid w:val="00935CFA"/>
    <w:rsid w:val="009406F0"/>
    <w:rsid w:val="0094293E"/>
    <w:rsid w:val="00946236"/>
    <w:rsid w:val="00951FA3"/>
    <w:rsid w:val="009544CD"/>
    <w:rsid w:val="00954DF9"/>
    <w:rsid w:val="009555AD"/>
    <w:rsid w:val="00955D63"/>
    <w:rsid w:val="009564C9"/>
    <w:rsid w:val="00956C0A"/>
    <w:rsid w:val="0096323A"/>
    <w:rsid w:val="00966116"/>
    <w:rsid w:val="00970ADD"/>
    <w:rsid w:val="00971476"/>
    <w:rsid w:val="0097305B"/>
    <w:rsid w:val="00973166"/>
    <w:rsid w:val="0097536C"/>
    <w:rsid w:val="009755B4"/>
    <w:rsid w:val="00977D31"/>
    <w:rsid w:val="00981432"/>
    <w:rsid w:val="0098252C"/>
    <w:rsid w:val="00983250"/>
    <w:rsid w:val="009853AF"/>
    <w:rsid w:val="00990548"/>
    <w:rsid w:val="009A61F5"/>
    <w:rsid w:val="009A6AEC"/>
    <w:rsid w:val="009A7100"/>
    <w:rsid w:val="009B0187"/>
    <w:rsid w:val="009C555F"/>
    <w:rsid w:val="009D240D"/>
    <w:rsid w:val="009D344D"/>
    <w:rsid w:val="009D45EC"/>
    <w:rsid w:val="009D5326"/>
    <w:rsid w:val="009E0C41"/>
    <w:rsid w:val="009E4DEB"/>
    <w:rsid w:val="009F1997"/>
    <w:rsid w:val="009F70EF"/>
    <w:rsid w:val="00A0356F"/>
    <w:rsid w:val="00A03F7C"/>
    <w:rsid w:val="00A052AA"/>
    <w:rsid w:val="00A05FA2"/>
    <w:rsid w:val="00A21BEB"/>
    <w:rsid w:val="00A22811"/>
    <w:rsid w:val="00A2711B"/>
    <w:rsid w:val="00A333CD"/>
    <w:rsid w:val="00A35FB3"/>
    <w:rsid w:val="00A364D1"/>
    <w:rsid w:val="00A37228"/>
    <w:rsid w:val="00A37F3D"/>
    <w:rsid w:val="00A40602"/>
    <w:rsid w:val="00A40E95"/>
    <w:rsid w:val="00A41D71"/>
    <w:rsid w:val="00A43F57"/>
    <w:rsid w:val="00A47F27"/>
    <w:rsid w:val="00A50C5E"/>
    <w:rsid w:val="00A51E30"/>
    <w:rsid w:val="00A5594D"/>
    <w:rsid w:val="00A60E36"/>
    <w:rsid w:val="00A650AF"/>
    <w:rsid w:val="00A66430"/>
    <w:rsid w:val="00A70BF0"/>
    <w:rsid w:val="00A71213"/>
    <w:rsid w:val="00A730AA"/>
    <w:rsid w:val="00A74127"/>
    <w:rsid w:val="00A779B5"/>
    <w:rsid w:val="00A77B6D"/>
    <w:rsid w:val="00A835A9"/>
    <w:rsid w:val="00A85F8E"/>
    <w:rsid w:val="00A87D47"/>
    <w:rsid w:val="00A9526E"/>
    <w:rsid w:val="00AA0CF1"/>
    <w:rsid w:val="00AA2D81"/>
    <w:rsid w:val="00AB1EE0"/>
    <w:rsid w:val="00AB33E7"/>
    <w:rsid w:val="00AC445E"/>
    <w:rsid w:val="00AC6ACA"/>
    <w:rsid w:val="00AE0DC1"/>
    <w:rsid w:val="00AE1CCA"/>
    <w:rsid w:val="00AE23C8"/>
    <w:rsid w:val="00AE2543"/>
    <w:rsid w:val="00AE3213"/>
    <w:rsid w:val="00AF5FEA"/>
    <w:rsid w:val="00AF6F8A"/>
    <w:rsid w:val="00AF75CA"/>
    <w:rsid w:val="00B01AEC"/>
    <w:rsid w:val="00B01F7A"/>
    <w:rsid w:val="00B0359F"/>
    <w:rsid w:val="00B0798D"/>
    <w:rsid w:val="00B100F4"/>
    <w:rsid w:val="00B10404"/>
    <w:rsid w:val="00B1061B"/>
    <w:rsid w:val="00B10F07"/>
    <w:rsid w:val="00B238AC"/>
    <w:rsid w:val="00B23EFE"/>
    <w:rsid w:val="00B24CC0"/>
    <w:rsid w:val="00B2629D"/>
    <w:rsid w:val="00B27D31"/>
    <w:rsid w:val="00B30C46"/>
    <w:rsid w:val="00B3153A"/>
    <w:rsid w:val="00B32C4E"/>
    <w:rsid w:val="00B36B77"/>
    <w:rsid w:val="00B43BB0"/>
    <w:rsid w:val="00B43FFF"/>
    <w:rsid w:val="00B50E95"/>
    <w:rsid w:val="00B511D0"/>
    <w:rsid w:val="00B511FA"/>
    <w:rsid w:val="00B65F9A"/>
    <w:rsid w:val="00B7199A"/>
    <w:rsid w:val="00B72652"/>
    <w:rsid w:val="00B745F9"/>
    <w:rsid w:val="00B805BD"/>
    <w:rsid w:val="00B815C3"/>
    <w:rsid w:val="00B873C3"/>
    <w:rsid w:val="00B9259F"/>
    <w:rsid w:val="00B96DF0"/>
    <w:rsid w:val="00BA06E9"/>
    <w:rsid w:val="00BA08B2"/>
    <w:rsid w:val="00BA6722"/>
    <w:rsid w:val="00BB088E"/>
    <w:rsid w:val="00BB4C0A"/>
    <w:rsid w:val="00BB6251"/>
    <w:rsid w:val="00BC10E7"/>
    <w:rsid w:val="00BC2D1E"/>
    <w:rsid w:val="00BC3E0B"/>
    <w:rsid w:val="00BC5A9A"/>
    <w:rsid w:val="00BD0BF9"/>
    <w:rsid w:val="00BD20F2"/>
    <w:rsid w:val="00BD2443"/>
    <w:rsid w:val="00BD49D6"/>
    <w:rsid w:val="00BD55C1"/>
    <w:rsid w:val="00BE2336"/>
    <w:rsid w:val="00BE23D2"/>
    <w:rsid w:val="00BE37F1"/>
    <w:rsid w:val="00BE42CF"/>
    <w:rsid w:val="00BE4A9B"/>
    <w:rsid w:val="00BE4C0B"/>
    <w:rsid w:val="00BF1ECD"/>
    <w:rsid w:val="00BF267E"/>
    <w:rsid w:val="00BF6409"/>
    <w:rsid w:val="00C015F4"/>
    <w:rsid w:val="00C02F6D"/>
    <w:rsid w:val="00C11352"/>
    <w:rsid w:val="00C2339E"/>
    <w:rsid w:val="00C23E7C"/>
    <w:rsid w:val="00C25F38"/>
    <w:rsid w:val="00C35148"/>
    <w:rsid w:val="00C3765A"/>
    <w:rsid w:val="00C4329C"/>
    <w:rsid w:val="00C4338F"/>
    <w:rsid w:val="00C458BA"/>
    <w:rsid w:val="00C45B92"/>
    <w:rsid w:val="00C45CD7"/>
    <w:rsid w:val="00C46F4B"/>
    <w:rsid w:val="00C47160"/>
    <w:rsid w:val="00C524DC"/>
    <w:rsid w:val="00C579A6"/>
    <w:rsid w:val="00C62C50"/>
    <w:rsid w:val="00C62CBC"/>
    <w:rsid w:val="00C83B8A"/>
    <w:rsid w:val="00C83BFA"/>
    <w:rsid w:val="00C87069"/>
    <w:rsid w:val="00C90B4D"/>
    <w:rsid w:val="00CA583A"/>
    <w:rsid w:val="00CB0481"/>
    <w:rsid w:val="00CB2614"/>
    <w:rsid w:val="00CB63FE"/>
    <w:rsid w:val="00CC0C80"/>
    <w:rsid w:val="00CC3DB4"/>
    <w:rsid w:val="00CC5436"/>
    <w:rsid w:val="00CD3395"/>
    <w:rsid w:val="00CD571A"/>
    <w:rsid w:val="00CD6D07"/>
    <w:rsid w:val="00CE30F4"/>
    <w:rsid w:val="00CE6A13"/>
    <w:rsid w:val="00CE6A6A"/>
    <w:rsid w:val="00CF1678"/>
    <w:rsid w:val="00CF3421"/>
    <w:rsid w:val="00D003F4"/>
    <w:rsid w:val="00D0705F"/>
    <w:rsid w:val="00D07A25"/>
    <w:rsid w:val="00D1191A"/>
    <w:rsid w:val="00D27E5E"/>
    <w:rsid w:val="00D313E1"/>
    <w:rsid w:val="00D331B3"/>
    <w:rsid w:val="00D351FD"/>
    <w:rsid w:val="00D366AD"/>
    <w:rsid w:val="00D36F92"/>
    <w:rsid w:val="00D50F1A"/>
    <w:rsid w:val="00D518FF"/>
    <w:rsid w:val="00D51A05"/>
    <w:rsid w:val="00D51B7F"/>
    <w:rsid w:val="00D5279C"/>
    <w:rsid w:val="00D53780"/>
    <w:rsid w:val="00D60EA9"/>
    <w:rsid w:val="00D6653C"/>
    <w:rsid w:val="00D67015"/>
    <w:rsid w:val="00D711FB"/>
    <w:rsid w:val="00D7150E"/>
    <w:rsid w:val="00D72DC1"/>
    <w:rsid w:val="00D75B1E"/>
    <w:rsid w:val="00D83463"/>
    <w:rsid w:val="00D86CCC"/>
    <w:rsid w:val="00D953D8"/>
    <w:rsid w:val="00DA071F"/>
    <w:rsid w:val="00DA3BEF"/>
    <w:rsid w:val="00DA4F41"/>
    <w:rsid w:val="00DA79D8"/>
    <w:rsid w:val="00DB1239"/>
    <w:rsid w:val="00DB39C2"/>
    <w:rsid w:val="00DB497A"/>
    <w:rsid w:val="00DC1021"/>
    <w:rsid w:val="00DC3E04"/>
    <w:rsid w:val="00DD1625"/>
    <w:rsid w:val="00DD39B9"/>
    <w:rsid w:val="00DE1A41"/>
    <w:rsid w:val="00DE5DB3"/>
    <w:rsid w:val="00DF0941"/>
    <w:rsid w:val="00DF211C"/>
    <w:rsid w:val="00DF3BF2"/>
    <w:rsid w:val="00DF4F81"/>
    <w:rsid w:val="00DF6AB1"/>
    <w:rsid w:val="00E0045C"/>
    <w:rsid w:val="00E01D7D"/>
    <w:rsid w:val="00E0500A"/>
    <w:rsid w:val="00E0744B"/>
    <w:rsid w:val="00E10A32"/>
    <w:rsid w:val="00E12B44"/>
    <w:rsid w:val="00E14B7A"/>
    <w:rsid w:val="00E169FE"/>
    <w:rsid w:val="00E17C8F"/>
    <w:rsid w:val="00E17FD6"/>
    <w:rsid w:val="00E22E21"/>
    <w:rsid w:val="00E2423E"/>
    <w:rsid w:val="00E256B9"/>
    <w:rsid w:val="00E27EB0"/>
    <w:rsid w:val="00E36BFC"/>
    <w:rsid w:val="00E436FD"/>
    <w:rsid w:val="00E43F97"/>
    <w:rsid w:val="00E447F5"/>
    <w:rsid w:val="00E475AE"/>
    <w:rsid w:val="00E500EC"/>
    <w:rsid w:val="00E51944"/>
    <w:rsid w:val="00E51C73"/>
    <w:rsid w:val="00E52D45"/>
    <w:rsid w:val="00E53642"/>
    <w:rsid w:val="00E56248"/>
    <w:rsid w:val="00E5775B"/>
    <w:rsid w:val="00E61E1D"/>
    <w:rsid w:val="00E62322"/>
    <w:rsid w:val="00E6412D"/>
    <w:rsid w:val="00E70C92"/>
    <w:rsid w:val="00E72588"/>
    <w:rsid w:val="00E826D6"/>
    <w:rsid w:val="00E91E7B"/>
    <w:rsid w:val="00EB1470"/>
    <w:rsid w:val="00EB3C81"/>
    <w:rsid w:val="00EC1368"/>
    <w:rsid w:val="00EC16B3"/>
    <w:rsid w:val="00EC509F"/>
    <w:rsid w:val="00EC5BF3"/>
    <w:rsid w:val="00EC7217"/>
    <w:rsid w:val="00EC7E73"/>
    <w:rsid w:val="00ED4E3D"/>
    <w:rsid w:val="00EE1CE5"/>
    <w:rsid w:val="00EE33E2"/>
    <w:rsid w:val="00EE6F22"/>
    <w:rsid w:val="00EE7752"/>
    <w:rsid w:val="00EF3382"/>
    <w:rsid w:val="00F00886"/>
    <w:rsid w:val="00F02406"/>
    <w:rsid w:val="00F03484"/>
    <w:rsid w:val="00F1251F"/>
    <w:rsid w:val="00F175D5"/>
    <w:rsid w:val="00F2104F"/>
    <w:rsid w:val="00F218C1"/>
    <w:rsid w:val="00F223F0"/>
    <w:rsid w:val="00F233E4"/>
    <w:rsid w:val="00F2528D"/>
    <w:rsid w:val="00F27EA1"/>
    <w:rsid w:val="00F33745"/>
    <w:rsid w:val="00F37530"/>
    <w:rsid w:val="00F5177D"/>
    <w:rsid w:val="00F51F18"/>
    <w:rsid w:val="00F6077C"/>
    <w:rsid w:val="00F62685"/>
    <w:rsid w:val="00F63EA1"/>
    <w:rsid w:val="00F7181B"/>
    <w:rsid w:val="00F723B1"/>
    <w:rsid w:val="00F80133"/>
    <w:rsid w:val="00F83E35"/>
    <w:rsid w:val="00F8514A"/>
    <w:rsid w:val="00F8748F"/>
    <w:rsid w:val="00FA132D"/>
    <w:rsid w:val="00FA1F84"/>
    <w:rsid w:val="00FA22A1"/>
    <w:rsid w:val="00FA260D"/>
    <w:rsid w:val="00FA6DEB"/>
    <w:rsid w:val="00FA7532"/>
    <w:rsid w:val="00FA7F3D"/>
    <w:rsid w:val="00FB40E6"/>
    <w:rsid w:val="00FB41A0"/>
    <w:rsid w:val="00FB4EA8"/>
    <w:rsid w:val="00FB533D"/>
    <w:rsid w:val="00FC2DF0"/>
    <w:rsid w:val="00FC5672"/>
    <w:rsid w:val="00FC7DED"/>
    <w:rsid w:val="00FD24A1"/>
    <w:rsid w:val="00FD4BFA"/>
    <w:rsid w:val="00FD75B2"/>
    <w:rsid w:val="00FE23E1"/>
    <w:rsid w:val="00FE25FA"/>
    <w:rsid w:val="00FE3060"/>
    <w:rsid w:val="00FF0A12"/>
    <w:rsid w:val="00FF16E1"/>
    <w:rsid w:val="00FF2CDB"/>
    <w:rsid w:val="00FF34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ffc,#679fd1,#193b59"/>
    </o:shapedefaults>
    <o:shapelayout v:ext="edit">
      <o:idmap v:ext="edit" data="2"/>
    </o:shapelayout>
  </w:shapeDefaults>
  <w:decimalSymbol w:val=","/>
  <w:listSeparator w:val=";"/>
  <w14:docId w14:val="3C75B5F8"/>
  <w15:chartTrackingRefBased/>
  <w15:docId w15:val="{A5B7B898-3BD3-4F0C-999C-5450953A96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Cite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062EC7"/>
    <w:pPr>
      <w:spacing w:line="264" w:lineRule="auto"/>
      <w:jc w:val="both"/>
    </w:pPr>
    <w:rPr>
      <w:rFonts w:ascii="Arial" w:hAnsi="Arial"/>
      <w:sz w:val="22"/>
      <w:szCs w:val="24"/>
    </w:rPr>
  </w:style>
  <w:style w:type="paragraph" w:styleId="berschrift1">
    <w:name w:val="heading 1"/>
    <w:basedOn w:val="Standard"/>
    <w:next w:val="Standard"/>
    <w:qFormat/>
    <w:rsid w:val="0097305B"/>
    <w:pPr>
      <w:keepNext/>
      <w:tabs>
        <w:tab w:val="left" w:pos="386"/>
      </w:tabs>
      <w:spacing w:before="360" w:after="180"/>
      <w:outlineLvl w:val="0"/>
    </w:pPr>
    <w:rPr>
      <w:rFonts w:cs="Arial"/>
      <w:b/>
      <w:bCs/>
      <w:kern w:val="32"/>
      <w:sz w:val="28"/>
      <w:szCs w:val="28"/>
    </w:rPr>
  </w:style>
  <w:style w:type="paragraph" w:styleId="berschrift2">
    <w:name w:val="heading 2"/>
    <w:basedOn w:val="Standard"/>
    <w:next w:val="Standard"/>
    <w:qFormat/>
    <w:rsid w:val="0097305B"/>
    <w:pPr>
      <w:keepNext/>
      <w:tabs>
        <w:tab w:val="left" w:pos="567"/>
      </w:tabs>
      <w:spacing w:before="240" w:after="60"/>
      <w:outlineLvl w:val="1"/>
    </w:pPr>
    <w:rPr>
      <w:rFonts w:cs="Arial"/>
      <w:b/>
      <w:bCs/>
      <w:iCs/>
      <w:sz w:val="24"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97305B"/>
    <w:pPr>
      <w:keepNext/>
      <w:numPr>
        <w:ilvl w:val="2"/>
        <w:numId w:val="1"/>
      </w:numPr>
      <w:tabs>
        <w:tab w:val="left" w:pos="907"/>
      </w:tabs>
      <w:spacing w:before="240" w:after="60"/>
      <w:outlineLvl w:val="2"/>
    </w:pPr>
    <w:rPr>
      <w:rFonts w:cs="Arial"/>
      <w:b/>
      <w:bCs/>
      <w:sz w:val="24"/>
      <w:szCs w:val="26"/>
    </w:rPr>
  </w:style>
  <w:style w:type="paragraph" w:styleId="berschrift4">
    <w:name w:val="heading 4"/>
    <w:basedOn w:val="Standard"/>
    <w:next w:val="Standard"/>
    <w:qFormat/>
    <w:rsid w:val="0097305B"/>
    <w:pPr>
      <w:keepNext/>
      <w:numPr>
        <w:ilvl w:val="3"/>
        <w:numId w:val="1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qFormat/>
    <w:rsid w:val="0097305B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qFormat/>
    <w:rsid w:val="0097305B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szCs w:val="22"/>
    </w:rPr>
  </w:style>
  <w:style w:type="paragraph" w:styleId="berschrift7">
    <w:name w:val="heading 7"/>
    <w:basedOn w:val="Standard"/>
    <w:next w:val="Standard"/>
    <w:qFormat/>
    <w:rsid w:val="0097305B"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</w:rPr>
  </w:style>
  <w:style w:type="paragraph" w:styleId="berschrift8">
    <w:name w:val="heading 8"/>
    <w:basedOn w:val="Standard"/>
    <w:next w:val="Standard"/>
    <w:qFormat/>
    <w:rsid w:val="0097305B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</w:rPr>
  </w:style>
  <w:style w:type="paragraph" w:styleId="berschrift9">
    <w:name w:val="heading 9"/>
    <w:basedOn w:val="Standard"/>
    <w:next w:val="Standard"/>
    <w:qFormat/>
    <w:rsid w:val="0097305B"/>
    <w:pPr>
      <w:numPr>
        <w:ilvl w:val="8"/>
        <w:numId w:val="1"/>
      </w:numPr>
      <w:spacing w:before="240" w:after="60"/>
      <w:outlineLvl w:val="8"/>
    </w:pPr>
    <w:rPr>
      <w:rFonts w:cs="Arial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97305B"/>
    <w:pPr>
      <w:tabs>
        <w:tab w:val="center" w:pos="4536"/>
        <w:tab w:val="right" w:pos="9072"/>
      </w:tabs>
      <w:jc w:val="center"/>
    </w:pPr>
  </w:style>
  <w:style w:type="paragraph" w:styleId="Fuzeile">
    <w:name w:val="footer"/>
    <w:basedOn w:val="Standard"/>
    <w:link w:val="FuzeileZchn"/>
    <w:uiPriority w:val="99"/>
    <w:rsid w:val="0097305B"/>
    <w:pPr>
      <w:tabs>
        <w:tab w:val="center" w:pos="4536"/>
        <w:tab w:val="right" w:pos="9072"/>
      </w:tabs>
      <w:spacing w:before="40"/>
      <w:jc w:val="right"/>
    </w:pPr>
    <w:rPr>
      <w:sz w:val="18"/>
    </w:rPr>
  </w:style>
  <w:style w:type="table" w:styleId="Tabellenraster">
    <w:name w:val="Table Grid"/>
    <w:basedOn w:val="NormaleTabelle"/>
    <w:rsid w:val="009730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rsid w:val="0097305B"/>
  </w:style>
  <w:style w:type="character" w:customStyle="1" w:styleId="berschrift3Zchn">
    <w:name w:val="Überschrift 3 Zchn"/>
    <w:link w:val="berschrift3"/>
    <w:rsid w:val="0097305B"/>
    <w:rPr>
      <w:rFonts w:ascii="Arial" w:hAnsi="Arial" w:cs="Arial"/>
      <w:b/>
      <w:bCs/>
      <w:sz w:val="24"/>
      <w:szCs w:val="26"/>
    </w:rPr>
  </w:style>
  <w:style w:type="paragraph" w:styleId="Aufzhlungszeichen">
    <w:name w:val="List Bullet"/>
    <w:basedOn w:val="Standard"/>
    <w:rsid w:val="0097305B"/>
    <w:pPr>
      <w:numPr>
        <w:numId w:val="3"/>
      </w:numPr>
      <w:spacing w:before="120"/>
    </w:pPr>
  </w:style>
  <w:style w:type="paragraph" w:styleId="Liste">
    <w:name w:val="List"/>
    <w:basedOn w:val="Standard"/>
    <w:rsid w:val="0097305B"/>
    <w:pPr>
      <w:numPr>
        <w:numId w:val="2"/>
      </w:numPr>
    </w:pPr>
  </w:style>
  <w:style w:type="paragraph" w:styleId="Aufzhlungszeichen2">
    <w:name w:val="List Bullet 2"/>
    <w:aliases w:val="UV"/>
    <w:basedOn w:val="Standard"/>
    <w:rsid w:val="00062EC7"/>
    <w:pPr>
      <w:numPr>
        <w:numId w:val="13"/>
      </w:numPr>
    </w:pPr>
  </w:style>
  <w:style w:type="paragraph" w:styleId="Aufzhlungszeichen3">
    <w:name w:val="List Bullet 3"/>
    <w:aliases w:val="Übersicht"/>
    <w:basedOn w:val="Standard"/>
    <w:rsid w:val="00437655"/>
    <w:pPr>
      <w:numPr>
        <w:numId w:val="5"/>
      </w:numPr>
      <w:spacing w:before="60"/>
    </w:pPr>
  </w:style>
  <w:style w:type="paragraph" w:styleId="StandardWeb">
    <w:name w:val="Normal (Web)"/>
    <w:basedOn w:val="Standard"/>
    <w:rsid w:val="0097305B"/>
    <w:pPr>
      <w:spacing w:before="100" w:beforeAutospacing="1" w:after="100" w:afterAutospacing="1" w:line="240" w:lineRule="auto"/>
    </w:pPr>
    <w:rPr>
      <w:rFonts w:ascii="Times New Roman" w:hAnsi="Times New Roman"/>
      <w:sz w:val="24"/>
    </w:rPr>
  </w:style>
  <w:style w:type="paragraph" w:customStyle="1" w:styleId="AufzhlungszeichenMaterial">
    <w:name w:val="Aufzählungszeichen Material"/>
    <w:basedOn w:val="Aufzhlungszeichen3"/>
    <w:link w:val="AufzhlungszeichenMaterialZchn"/>
    <w:rsid w:val="0097305B"/>
    <w:pPr>
      <w:numPr>
        <w:numId w:val="6"/>
      </w:numPr>
    </w:pPr>
  </w:style>
  <w:style w:type="paragraph" w:customStyle="1" w:styleId="StandardEinzugUV">
    <w:name w:val="Standard_Einzug__UV"/>
    <w:basedOn w:val="Standard"/>
    <w:rsid w:val="0097305B"/>
    <w:pPr>
      <w:ind w:left="357"/>
    </w:pPr>
  </w:style>
  <w:style w:type="paragraph" w:styleId="Textkrper-Einzug3">
    <w:name w:val="Body Text Indent 3"/>
    <w:basedOn w:val="Standard"/>
    <w:rsid w:val="0097305B"/>
    <w:pPr>
      <w:spacing w:before="60"/>
      <w:ind w:left="284"/>
    </w:pPr>
    <w:rPr>
      <w:sz w:val="16"/>
      <w:szCs w:val="16"/>
    </w:rPr>
  </w:style>
  <w:style w:type="paragraph" w:customStyle="1" w:styleId="Bildunterschrift">
    <w:name w:val="Bildunterschrift"/>
    <w:basedOn w:val="Standard"/>
    <w:link w:val="BildunterschriftZchn"/>
    <w:rsid w:val="0097305B"/>
    <w:pPr>
      <w:spacing w:line="240" w:lineRule="auto"/>
    </w:pPr>
    <w:rPr>
      <w:sz w:val="16"/>
      <w:szCs w:val="16"/>
    </w:rPr>
  </w:style>
  <w:style w:type="paragraph" w:styleId="Liste2">
    <w:name w:val="List 2"/>
    <w:aliases w:val="Liste UV"/>
    <w:basedOn w:val="Standard"/>
    <w:rsid w:val="0097305B"/>
    <w:pPr>
      <w:numPr>
        <w:numId w:val="4"/>
      </w:numPr>
    </w:pPr>
  </w:style>
  <w:style w:type="paragraph" w:customStyle="1" w:styleId="HinweisDatei">
    <w:name w:val="Hinweis_Datei"/>
    <w:basedOn w:val="Standard"/>
    <w:next w:val="Standard"/>
    <w:link w:val="HinweisDateiZchn"/>
    <w:rsid w:val="0097305B"/>
    <w:rPr>
      <w:b/>
      <w:color w:val="336699"/>
    </w:rPr>
  </w:style>
  <w:style w:type="paragraph" w:customStyle="1" w:styleId="ABListe">
    <w:name w:val="AB_Liste"/>
    <w:basedOn w:val="Standard"/>
    <w:rsid w:val="00EC5BF3"/>
    <w:pPr>
      <w:numPr>
        <w:numId w:val="7"/>
      </w:numPr>
      <w:spacing w:before="60"/>
    </w:pPr>
  </w:style>
  <w:style w:type="paragraph" w:customStyle="1" w:styleId="berschriftTabelleUE">
    <w:name w:val="Überschrift_Tabelle_UE"/>
    <w:basedOn w:val="Standard"/>
    <w:rsid w:val="0097305B"/>
    <w:pPr>
      <w:jc w:val="center"/>
    </w:pPr>
    <w:rPr>
      <w:b/>
    </w:rPr>
  </w:style>
  <w:style w:type="paragraph" w:customStyle="1" w:styleId="Tabellentext">
    <w:name w:val="Tabellentext"/>
    <w:basedOn w:val="AufzhlungszeichenMaterial"/>
    <w:rsid w:val="0097305B"/>
    <w:pPr>
      <w:numPr>
        <w:numId w:val="0"/>
      </w:numPr>
      <w:jc w:val="left"/>
    </w:pPr>
  </w:style>
  <w:style w:type="paragraph" w:customStyle="1" w:styleId="berschrift4Bsp">
    <w:name w:val="Überschrift 4_Bsp"/>
    <w:basedOn w:val="Tabellentext"/>
    <w:rsid w:val="0097305B"/>
    <w:pPr>
      <w:numPr>
        <w:numId w:val="8"/>
      </w:numPr>
    </w:pPr>
  </w:style>
  <w:style w:type="character" w:styleId="Hyperlink">
    <w:name w:val="Hyperlink"/>
    <w:rsid w:val="00983250"/>
    <w:rPr>
      <w:color w:val="0000FF"/>
      <w:u w:val="single"/>
    </w:rPr>
  </w:style>
  <w:style w:type="paragraph" w:customStyle="1" w:styleId="AufzhlungM">
    <w:name w:val="Aufzählung M"/>
    <w:basedOn w:val="Standard"/>
    <w:rsid w:val="0097305B"/>
    <w:pPr>
      <w:numPr>
        <w:numId w:val="9"/>
      </w:numPr>
    </w:pPr>
  </w:style>
  <w:style w:type="paragraph" w:customStyle="1" w:styleId="HinweisCD">
    <w:name w:val="Hinweis_CD"/>
    <w:basedOn w:val="Standard"/>
    <w:next w:val="StandardEinzugUV"/>
    <w:link w:val="HinweisCDZchn"/>
    <w:rsid w:val="0097305B"/>
    <w:rPr>
      <w:b/>
      <w:color w:val="FF9900"/>
    </w:rPr>
  </w:style>
  <w:style w:type="paragraph" w:customStyle="1" w:styleId="ABListeLK">
    <w:name w:val="AB_Liste_LK"/>
    <w:basedOn w:val="ABListe"/>
    <w:qFormat/>
    <w:rsid w:val="00DE1A41"/>
    <w:pPr>
      <w:numPr>
        <w:numId w:val="11"/>
      </w:numPr>
    </w:pPr>
  </w:style>
  <w:style w:type="paragraph" w:customStyle="1" w:styleId="Aufzhlungszeichen3HW">
    <w:name w:val="Aufzählungszeichen 3HW"/>
    <w:basedOn w:val="Aufzhlungszeichen3"/>
    <w:qFormat/>
    <w:rsid w:val="00E51944"/>
    <w:pPr>
      <w:numPr>
        <w:numId w:val="10"/>
      </w:numPr>
    </w:pPr>
  </w:style>
  <w:style w:type="paragraph" w:customStyle="1" w:styleId="Aufzhlungszeichen2HW">
    <w:name w:val="Aufzählungszeichen 2HW"/>
    <w:basedOn w:val="Aufzhlungszeichen2"/>
    <w:qFormat/>
    <w:rsid w:val="00E62322"/>
    <w:pPr>
      <w:numPr>
        <w:numId w:val="12"/>
      </w:numPr>
    </w:pPr>
  </w:style>
  <w:style w:type="character" w:customStyle="1" w:styleId="FuzeileZchn">
    <w:name w:val="Fußzeile Zchn"/>
    <w:link w:val="Fuzeile"/>
    <w:uiPriority w:val="99"/>
    <w:rsid w:val="0097305B"/>
    <w:rPr>
      <w:rFonts w:ascii="Arial" w:hAnsi="Arial"/>
      <w:sz w:val="18"/>
      <w:szCs w:val="24"/>
    </w:rPr>
  </w:style>
  <w:style w:type="character" w:customStyle="1" w:styleId="HinweisDateiZchn">
    <w:name w:val="Hinweis_Datei Zchn"/>
    <w:link w:val="HinweisDatei"/>
    <w:rsid w:val="00831F54"/>
    <w:rPr>
      <w:rFonts w:ascii="Arial" w:hAnsi="Arial"/>
      <w:b/>
      <w:color w:val="336699"/>
      <w:sz w:val="22"/>
      <w:szCs w:val="24"/>
    </w:rPr>
  </w:style>
  <w:style w:type="character" w:customStyle="1" w:styleId="HinweisCDZchn">
    <w:name w:val="Hinweis_CD Zchn"/>
    <w:link w:val="HinweisCD"/>
    <w:rsid w:val="00831F54"/>
    <w:rPr>
      <w:rFonts w:ascii="Arial" w:hAnsi="Arial"/>
      <w:b/>
      <w:color w:val="FF9900"/>
      <w:sz w:val="22"/>
      <w:szCs w:val="24"/>
    </w:rPr>
  </w:style>
  <w:style w:type="character" w:customStyle="1" w:styleId="BildunterschriftZchn">
    <w:name w:val="Bildunterschrift Zchn"/>
    <w:link w:val="Bildunterschrift"/>
    <w:rsid w:val="00831F54"/>
    <w:rPr>
      <w:rFonts w:ascii="Arial" w:hAnsi="Arial"/>
      <w:sz w:val="16"/>
      <w:szCs w:val="16"/>
    </w:rPr>
  </w:style>
  <w:style w:type="character" w:customStyle="1" w:styleId="AufzhlungszeichenMaterialZchn">
    <w:name w:val="Aufzählungszeichen Material Zchn"/>
    <w:link w:val="AufzhlungszeichenMaterial"/>
    <w:rsid w:val="00831F54"/>
    <w:rPr>
      <w:rFonts w:ascii="Arial" w:hAnsi="Arial"/>
      <w:sz w:val="22"/>
      <w:szCs w:val="24"/>
    </w:rPr>
  </w:style>
  <w:style w:type="paragraph" w:customStyle="1" w:styleId="AufzhlungStandardEinzugUV">
    <w:name w:val="Aufzählung_Standard_Einzug_UV"/>
    <w:basedOn w:val="AufzhlungszeichenMaterial"/>
    <w:rsid w:val="00F33745"/>
    <w:pPr>
      <w:numPr>
        <w:numId w:val="0"/>
      </w:numPr>
    </w:pPr>
  </w:style>
  <w:style w:type="character" w:customStyle="1" w:styleId="BesuchterHyperlink">
    <w:name w:val="BesuchterHyperlink"/>
    <w:rsid w:val="007D2CEB"/>
    <w:rPr>
      <w:color w:val="800080"/>
      <w:u w:val="single"/>
    </w:rPr>
  </w:style>
  <w:style w:type="paragraph" w:styleId="Sprechblasentext">
    <w:name w:val="Balloon Text"/>
    <w:basedOn w:val="Standard"/>
    <w:link w:val="SprechblasentextZchn"/>
    <w:rsid w:val="00EC7E7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EC7E73"/>
    <w:rPr>
      <w:rFonts w:ascii="Tahoma" w:hAnsi="Tahoma" w:cs="Tahoma"/>
      <w:sz w:val="16"/>
      <w:szCs w:val="16"/>
    </w:rPr>
  </w:style>
  <w:style w:type="character" w:styleId="HTMLZitat">
    <w:name w:val="HTML Cite"/>
    <w:uiPriority w:val="99"/>
    <w:unhideWhenUsed/>
    <w:rsid w:val="00FA260D"/>
    <w:rPr>
      <w:i/>
      <w:iCs/>
    </w:rPr>
  </w:style>
  <w:style w:type="paragraph" w:customStyle="1" w:styleId="AufzhlungHW10">
    <w:name w:val="Aufzählung_HW_10"/>
    <w:link w:val="AufzhlungHW10Zchn"/>
    <w:qFormat/>
    <w:rsid w:val="00CD6D07"/>
    <w:pPr>
      <w:numPr>
        <w:numId w:val="14"/>
      </w:numPr>
      <w:spacing w:line="264" w:lineRule="auto"/>
      <w:jc w:val="both"/>
    </w:pPr>
    <w:rPr>
      <w:rFonts w:ascii="Arial" w:hAnsi="Arial"/>
      <w:szCs w:val="24"/>
    </w:rPr>
  </w:style>
  <w:style w:type="character" w:customStyle="1" w:styleId="AufzhlungHW10Zchn">
    <w:name w:val="Aufzählung_HW_10 Zchn"/>
    <w:link w:val="AufzhlungHW10"/>
    <w:rsid w:val="00CD6D07"/>
    <w:rPr>
      <w:rFonts w:ascii="Arial" w:hAnsi="Arial"/>
      <w:szCs w:val="24"/>
    </w:rPr>
  </w:style>
  <w:style w:type="paragraph" w:customStyle="1" w:styleId="AufzhlungHW11">
    <w:name w:val="Aufzählung_HW_11"/>
    <w:link w:val="AufzhlungHW11Zchn"/>
    <w:qFormat/>
    <w:rsid w:val="00CD6D07"/>
    <w:pPr>
      <w:numPr>
        <w:numId w:val="15"/>
      </w:numPr>
      <w:spacing w:line="264" w:lineRule="auto"/>
      <w:jc w:val="both"/>
    </w:pPr>
    <w:rPr>
      <w:rFonts w:ascii="Arial" w:hAnsi="Arial"/>
      <w:sz w:val="22"/>
      <w:szCs w:val="24"/>
    </w:rPr>
  </w:style>
  <w:style w:type="character" w:customStyle="1" w:styleId="AufzhlungHW11Zchn">
    <w:name w:val="Aufzählung_HW_11 Zchn"/>
    <w:link w:val="AufzhlungHW11"/>
    <w:rsid w:val="00CD6D07"/>
    <w:rPr>
      <w:rFonts w:ascii="Arial" w:hAnsi="Arial"/>
      <w:sz w:val="22"/>
      <w:szCs w:val="24"/>
    </w:rPr>
  </w:style>
  <w:style w:type="paragraph" w:customStyle="1" w:styleId="AufzhlungHW8">
    <w:name w:val="Aufzählung_HW_8"/>
    <w:link w:val="AufzhlungHW8Zchn"/>
    <w:qFormat/>
    <w:rsid w:val="00CD6D07"/>
    <w:pPr>
      <w:numPr>
        <w:numId w:val="16"/>
      </w:numPr>
      <w:spacing w:line="264" w:lineRule="auto"/>
      <w:jc w:val="both"/>
    </w:pPr>
    <w:rPr>
      <w:rFonts w:ascii="Arial" w:hAnsi="Arial"/>
      <w:sz w:val="16"/>
      <w:szCs w:val="24"/>
    </w:rPr>
  </w:style>
  <w:style w:type="character" w:customStyle="1" w:styleId="AufzhlungHW8Zchn">
    <w:name w:val="Aufzählung_HW_8 Zchn"/>
    <w:link w:val="AufzhlungHW8"/>
    <w:rsid w:val="00CD6D07"/>
    <w:rPr>
      <w:rFonts w:ascii="Arial" w:hAnsi="Arial"/>
      <w:sz w:val="16"/>
      <w:szCs w:val="24"/>
    </w:rPr>
  </w:style>
  <w:style w:type="paragraph" w:customStyle="1" w:styleId="AufzhlungHW9">
    <w:name w:val="Aufzählung_HW_9"/>
    <w:link w:val="AufzhlungHW9Zchn"/>
    <w:qFormat/>
    <w:rsid w:val="005F4512"/>
    <w:pPr>
      <w:numPr>
        <w:numId w:val="20"/>
      </w:numPr>
      <w:spacing w:line="264" w:lineRule="auto"/>
      <w:jc w:val="both"/>
    </w:pPr>
    <w:rPr>
      <w:rFonts w:ascii="Arial" w:hAnsi="Arial"/>
      <w:sz w:val="18"/>
      <w:szCs w:val="24"/>
    </w:rPr>
  </w:style>
  <w:style w:type="character" w:customStyle="1" w:styleId="AufzhlungHW9Zchn">
    <w:name w:val="Aufzählung_HW_9 Zchn"/>
    <w:link w:val="AufzhlungHW9"/>
    <w:rsid w:val="005F4512"/>
    <w:rPr>
      <w:rFonts w:ascii="Arial" w:hAnsi="Arial"/>
      <w:sz w:val="18"/>
      <w:szCs w:val="24"/>
    </w:rPr>
  </w:style>
  <w:style w:type="paragraph" w:customStyle="1" w:styleId="AufzhlungUV10">
    <w:name w:val="Aufzählung_UV_10"/>
    <w:link w:val="AufzhlungUV10Zchn"/>
    <w:qFormat/>
    <w:rsid w:val="00CD6D07"/>
    <w:pPr>
      <w:numPr>
        <w:numId w:val="17"/>
      </w:numPr>
      <w:spacing w:line="264" w:lineRule="auto"/>
      <w:jc w:val="both"/>
    </w:pPr>
    <w:rPr>
      <w:rFonts w:ascii="Arial" w:hAnsi="Arial"/>
    </w:rPr>
  </w:style>
  <w:style w:type="character" w:customStyle="1" w:styleId="AufzhlungUV10Zchn">
    <w:name w:val="Aufzählung_UV_10 Zchn"/>
    <w:link w:val="AufzhlungUV10"/>
    <w:rsid w:val="00CD6D07"/>
    <w:rPr>
      <w:rFonts w:ascii="Arial" w:hAnsi="Arial"/>
    </w:rPr>
  </w:style>
  <w:style w:type="paragraph" w:customStyle="1" w:styleId="AufzhlungUV11">
    <w:name w:val="Aufzählung_UV_11"/>
    <w:link w:val="AufzhlungUV11Zchn"/>
    <w:qFormat/>
    <w:rsid w:val="00CD6D07"/>
    <w:pPr>
      <w:numPr>
        <w:numId w:val="18"/>
      </w:numPr>
      <w:spacing w:line="264" w:lineRule="auto"/>
      <w:jc w:val="both"/>
    </w:pPr>
    <w:rPr>
      <w:rFonts w:ascii="Arial" w:hAnsi="Arial"/>
      <w:sz w:val="22"/>
    </w:rPr>
  </w:style>
  <w:style w:type="character" w:customStyle="1" w:styleId="AufzhlungUV11Zchn">
    <w:name w:val="Aufzählung_UV_11 Zchn"/>
    <w:link w:val="AufzhlungUV11"/>
    <w:rsid w:val="00CD6D07"/>
    <w:rPr>
      <w:rFonts w:ascii="Arial" w:hAnsi="Arial"/>
      <w:sz w:val="22"/>
    </w:rPr>
  </w:style>
  <w:style w:type="paragraph" w:customStyle="1" w:styleId="AufzhlungUV8">
    <w:name w:val="Aufzählung_UV_8"/>
    <w:link w:val="AufzhlungUV8Zchn"/>
    <w:qFormat/>
    <w:rsid w:val="0039333C"/>
    <w:pPr>
      <w:numPr>
        <w:numId w:val="21"/>
      </w:numPr>
      <w:spacing w:line="264" w:lineRule="auto"/>
      <w:jc w:val="both"/>
    </w:pPr>
    <w:rPr>
      <w:rFonts w:ascii="Arial" w:hAnsi="Arial"/>
      <w:sz w:val="16"/>
      <w:szCs w:val="16"/>
    </w:rPr>
  </w:style>
  <w:style w:type="character" w:customStyle="1" w:styleId="AufzhlungUV8Zchn">
    <w:name w:val="Aufzählung_UV_8 Zchn"/>
    <w:link w:val="AufzhlungUV8"/>
    <w:rsid w:val="0039333C"/>
    <w:rPr>
      <w:rFonts w:ascii="Arial" w:hAnsi="Arial"/>
      <w:sz w:val="16"/>
      <w:szCs w:val="16"/>
    </w:rPr>
  </w:style>
  <w:style w:type="paragraph" w:customStyle="1" w:styleId="AufzhlungUV9">
    <w:name w:val="Aufzählung_UV_9"/>
    <w:link w:val="AufzhlungUV9Zchn"/>
    <w:qFormat/>
    <w:rsid w:val="00CD6D07"/>
    <w:pPr>
      <w:numPr>
        <w:numId w:val="19"/>
      </w:numPr>
      <w:spacing w:line="264" w:lineRule="auto"/>
      <w:jc w:val="both"/>
    </w:pPr>
    <w:rPr>
      <w:rFonts w:ascii="Arial" w:hAnsi="Arial"/>
      <w:sz w:val="18"/>
    </w:rPr>
  </w:style>
  <w:style w:type="character" w:customStyle="1" w:styleId="AufzhlungUV9Zchn">
    <w:name w:val="Aufzählung_UV_9 Zchn"/>
    <w:link w:val="AufzhlungUV9"/>
    <w:rsid w:val="00CD6D07"/>
    <w:rPr>
      <w:rFonts w:ascii="Arial" w:hAnsi="Arial"/>
      <w:sz w:val="18"/>
    </w:rPr>
  </w:style>
  <w:style w:type="character" w:styleId="NichtaufgelsteErwhnung">
    <w:name w:val="Unresolved Mention"/>
    <w:uiPriority w:val="99"/>
    <w:semiHidden/>
    <w:unhideWhenUsed/>
    <w:rsid w:val="00641ACB"/>
    <w:rPr>
      <w:color w:val="605E5C"/>
      <w:shd w:val="clear" w:color="auto" w:fill="E1DFDD"/>
    </w:rPr>
  </w:style>
  <w:style w:type="paragraph" w:styleId="Beschriftung">
    <w:name w:val="caption"/>
    <w:basedOn w:val="Standard"/>
    <w:next w:val="Standard"/>
    <w:unhideWhenUsed/>
    <w:qFormat/>
    <w:rsid w:val="00720E28"/>
    <w:rPr>
      <w:b/>
      <w:bCs/>
      <w:sz w:val="20"/>
      <w:szCs w:val="20"/>
    </w:rPr>
  </w:style>
  <w:style w:type="character" w:styleId="Platzhaltertext">
    <w:name w:val="Placeholder Text"/>
    <w:basedOn w:val="Absatz-Standardschriftart"/>
    <w:uiPriority w:val="99"/>
    <w:semiHidden/>
    <w:rsid w:val="00FB4EA8"/>
    <w:rPr>
      <w:color w:val="808080"/>
    </w:rPr>
  </w:style>
  <w:style w:type="paragraph" w:styleId="Listenabsatz">
    <w:name w:val="List Paragraph"/>
    <w:basedOn w:val="Standard"/>
    <w:uiPriority w:val="34"/>
    <w:qFormat/>
    <w:rsid w:val="00194C92"/>
    <w:pPr>
      <w:ind w:left="720"/>
      <w:contextualSpacing/>
    </w:pPr>
  </w:style>
  <w:style w:type="character" w:styleId="BesuchterLink">
    <w:name w:val="FollowedHyperlink"/>
    <w:basedOn w:val="Absatz-Standardschriftart"/>
    <w:rsid w:val="000E179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4577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6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hyperlink" Target="https://bycs.link/Wind_Achse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s://bycs.link/Wind_Rotoren" TargetMode="Externa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yperlink" Target="https://bycs.link/Wind_Lsg_Auswert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ycs.link/Wind_Rotoren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bycs.link/Wind_Geschw.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hyperlink" Target="https://bycs.link/Wind_Achs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bycs.link/Wind_Geschw." TargetMode="External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jpeg"/><Relationship Id="rId1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0.wmf"/><Relationship Id="rId1" Type="http://schemas.openxmlformats.org/officeDocument/2006/relationships/image" Target="media/image7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Vorlagen\Arbeitsgruppen_Vorlagen\Technik_HR2\Dokumentvorlage_HR2_Technik_AB_Hinweise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4211BF-7B11-4254-80C3-1EA8C5F23C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Dokumentvorlage_HR2_Technik_AB_Hinweise</Template>
  <TotalTime>0</TotalTime>
  <Pages>1</Pages>
  <Words>281</Words>
  <Characters>1772</Characters>
  <Application>Microsoft Office Word</Application>
  <DocSecurity>0</DocSecurity>
  <Lines>14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Dokumentenvorlage HR Technik</vt:lpstr>
    </vt:vector>
  </TitlesOfParts>
  <Manager>JK</Manager>
  <Company>KM</Company>
  <LinksUpToDate>false</LinksUpToDate>
  <CharactersWithSpaces>2049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Dokumentenvorlage HR Technik</dc:title>
  <dc:subject/>
  <dc:creator>Technik erleben</dc:creator>
  <cp:keywords/>
  <cp:lastModifiedBy>Thomas Frank</cp:lastModifiedBy>
  <cp:revision>17</cp:revision>
  <cp:lastPrinted>2016-09-22T08:42:00Z</cp:lastPrinted>
  <dcterms:created xsi:type="dcterms:W3CDTF">2024-04-20T09:37:00Z</dcterms:created>
  <dcterms:modified xsi:type="dcterms:W3CDTF">2026-02-12T15:32:00Z</dcterms:modified>
</cp:coreProperties>
</file>